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9CCD9" w14:textId="6EEE69CF" w:rsidR="00B038FA" w:rsidRPr="00B038FA" w:rsidRDefault="00B038FA">
      <w:pPr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STYLE REFERENCE NUMBER – LINK-PB-25-</w:t>
      </w:r>
      <w:r w:rsidR="00E47E91">
        <w:rPr>
          <w:b/>
          <w:bCs/>
          <w:color w:val="FF0000"/>
          <w:sz w:val="24"/>
          <w:szCs w:val="24"/>
        </w:rPr>
        <w:t>134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B038FA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617795C5" w:rsidR="005C2CF2" w:rsidRPr="00711EBF" w:rsidRDefault="000B6685" w:rsidP="00DE4BCC">
            <w:pPr>
              <w:pStyle w:val="Subtitle"/>
              <w:rPr>
                <w:color w:val="auto"/>
              </w:rPr>
            </w:pP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4936F9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g2g v2</w:t>
            </w:r>
            <w:r w:rsidRPr="000B668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Pack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AC14B0">
                  <w:rPr>
                    <w:color w:val="002060"/>
                  </w:rPr>
                  <w:t>April 2</w:t>
                </w:r>
                <w:r w:rsidR="007D588F">
                  <w:rPr>
                    <w:color w:val="002060"/>
                  </w:rPr>
                  <w:t>6</w:t>
                </w:r>
                <w:r w:rsidR="00AC14B0">
                  <w:rPr>
                    <w:color w:val="002060"/>
                  </w:rPr>
                  <w:t>, 2026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2050"/>
        <w:gridCol w:w="2319"/>
        <w:gridCol w:w="2494"/>
        <w:gridCol w:w="2487"/>
      </w:tblGrid>
      <w:tr w:rsidR="001B6B88" w14:paraId="19AE759A" w14:textId="7F4EABB6" w:rsidTr="001B6B8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050" w:type="dxa"/>
            <w:vAlign w:val="center"/>
          </w:tcPr>
          <w:p w14:paraId="7FA2DD29" w14:textId="1E22C02A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319" w:type="dxa"/>
            <w:vAlign w:val="center"/>
          </w:tcPr>
          <w:p w14:paraId="260B65A2" w14:textId="1806A0A7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2494" w:type="dxa"/>
            <w:vAlign w:val="center"/>
          </w:tcPr>
          <w:p w14:paraId="1E46B585" w14:textId="21F3F849" w:rsidR="001B6B88" w:rsidRDefault="001B6B88" w:rsidP="00037268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487" w:type="dxa"/>
          </w:tcPr>
          <w:p w14:paraId="081E4E8C" w14:textId="136BE580" w:rsidR="001B6B88" w:rsidRPr="001B6B88" w:rsidRDefault="001B6B88" w:rsidP="00037268">
            <w:pPr>
              <w:jc w:val="center"/>
              <w:rPr>
                <w:b w:val="0"/>
                <w:color w:val="auto"/>
              </w:rPr>
            </w:pPr>
            <w:r w:rsidRPr="001B6B88">
              <w:rPr>
                <w:b w:val="0"/>
                <w:color w:val="auto"/>
              </w:rPr>
              <w:t>QTY</w:t>
            </w:r>
          </w:p>
        </w:tc>
      </w:tr>
      <w:tr w:rsidR="00782984" w14:paraId="24FDC0E5" w14:textId="77777777" w:rsidTr="005D11AA">
        <w:tc>
          <w:tcPr>
            <w:tcW w:w="2050" w:type="dxa"/>
            <w:vAlign w:val="bottom"/>
          </w:tcPr>
          <w:p w14:paraId="5E75648F" w14:textId="5E171A93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PO-00617</w:t>
            </w:r>
          </w:p>
        </w:tc>
        <w:tc>
          <w:tcPr>
            <w:tcW w:w="2319" w:type="dxa"/>
            <w:vAlign w:val="bottom"/>
          </w:tcPr>
          <w:p w14:paraId="589FA45E" w14:textId="7BA3D7F2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841464</w:t>
            </w:r>
          </w:p>
        </w:tc>
        <w:tc>
          <w:tcPr>
            <w:tcW w:w="2494" w:type="dxa"/>
            <w:vAlign w:val="center"/>
          </w:tcPr>
          <w:p w14:paraId="7F718735" w14:textId="39C5F1B4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TFP</w:t>
            </w:r>
          </w:p>
        </w:tc>
        <w:tc>
          <w:tcPr>
            <w:tcW w:w="2487" w:type="dxa"/>
          </w:tcPr>
          <w:p w14:paraId="415CED05" w14:textId="34DBC40B" w:rsidR="00782984" w:rsidRPr="00782984" w:rsidRDefault="00782984" w:rsidP="00782984">
            <w:pPr>
              <w:jc w:val="center"/>
              <w:rPr>
                <w:rFonts w:cstheme="minorHAnsi"/>
                <w:szCs w:val="18"/>
              </w:rPr>
            </w:pPr>
            <w:r w:rsidRPr="00782984">
              <w:rPr>
                <w:rFonts w:cstheme="minorHAnsi"/>
                <w:szCs w:val="18"/>
              </w:rPr>
              <w:t>50pcs</w:t>
            </w:r>
          </w:p>
        </w:tc>
      </w:tr>
    </w:tbl>
    <w:p w14:paraId="206BD169" w14:textId="6D949958" w:rsidR="002750DA" w:rsidRPr="009C4410" w:rsidRDefault="002750DA" w:rsidP="00DE4BCC">
      <w:pPr>
        <w:rPr>
          <w:b/>
          <w:bCs/>
          <w:color w:val="FF0000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C30E4" w:rsidRPr="00DE4BCC" w14:paraId="02564ACB" w14:textId="77777777" w:rsidTr="00B011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68047FC" w14:textId="4827C90B" w:rsidR="004C30E4" w:rsidRPr="00DE4BCC" w:rsidRDefault="004C30E4" w:rsidP="00B011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4C30E4" w:rsidRPr="00DE4BCC" w14:paraId="231C93FE" w14:textId="77777777" w:rsidTr="002064A2">
        <w:trPr>
          <w:trHeight w:val="8855"/>
        </w:trPr>
        <w:tc>
          <w:tcPr>
            <w:tcW w:w="5000" w:type="pct"/>
          </w:tcPr>
          <w:p w14:paraId="449B8572" w14:textId="2B3A7133" w:rsidR="00FE5D1F" w:rsidRPr="00FE5D1F" w:rsidRDefault="002064A2" w:rsidP="00FE5D1F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6765C94E" wp14:editId="38E88C01">
                      <wp:simplePos x="0" y="0"/>
                      <wp:positionH relativeFrom="column">
                        <wp:posOffset>4164965</wp:posOffset>
                      </wp:positionH>
                      <wp:positionV relativeFrom="paragraph">
                        <wp:posOffset>104140</wp:posOffset>
                      </wp:positionV>
                      <wp:extent cx="1546860" cy="685800"/>
                      <wp:effectExtent l="0" t="0" r="15240" b="1905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46860" cy="685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D76FB3" w14:textId="77777777" w:rsidR="00115902" w:rsidRPr="00782984" w:rsidRDefault="00115902" w:rsidP="001159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VELCRO LOOP 100MM </w:t>
                                  </w:r>
                                </w:p>
                                <w:p w14:paraId="24E4E3C5" w14:textId="2B34D481" w:rsidR="00115902" w:rsidRPr="00782984" w:rsidRDefault="00115902" w:rsidP="001159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  <w:r w:rsidR="00782984"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A7E40CE" w14:textId="5AA085A6" w:rsidR="00782984" w:rsidRPr="002064A2" w:rsidRDefault="00115902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</w:p>
                                <w:p w14:paraId="6DEE9B5D" w14:textId="77777777" w:rsidR="00782984" w:rsidRDefault="00782984" w:rsidP="00115902"/>
                                <w:p w14:paraId="12053B2F" w14:textId="77777777" w:rsidR="00115902" w:rsidRDefault="00115902" w:rsidP="0011590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765C94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" o:spid="_x0000_s1026" type="#_x0000_t202" style="position:absolute;margin-left:327.95pt;margin-top:8.2pt;width:121.8pt;height:54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" fillcolor="white [3201]" strokeweight=".5pt">
                      <v:textbox>
                        <w:txbxContent>
                          <w:p w14:paraId="35D76FB3" w14:textId="77777777" w:rsidR="00115902" w:rsidRPr="00782984" w:rsidRDefault="00115902" w:rsidP="001159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VELCRO LOOP 100MM </w:t>
                            </w:r>
                          </w:p>
                          <w:p w14:paraId="24E4E3C5" w14:textId="2B34D481" w:rsidR="00115902" w:rsidRPr="00782984" w:rsidRDefault="00115902" w:rsidP="001159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  <w:r w:rsidR="00782984"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A7E40CE" w14:textId="5AA085A6" w:rsidR="00782984" w:rsidRPr="002064A2" w:rsidRDefault="00115902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</w:p>
                          <w:p w14:paraId="6DEE9B5D" w14:textId="77777777" w:rsidR="00782984" w:rsidRDefault="00782984" w:rsidP="00115902"/>
                          <w:p w14:paraId="12053B2F" w14:textId="77777777" w:rsidR="00115902" w:rsidRDefault="00115902" w:rsidP="00115902"/>
                        </w:txbxContent>
                      </v:textbox>
                    </v:shape>
                  </w:pict>
                </mc:Fallback>
              </mc:AlternateContent>
            </w:r>
            <w:r w:rsidR="00FE5D1F" w:rsidRPr="00FE5D1F">
              <w:rPr>
                <w:noProof/>
              </w:rPr>
              <w:drawing>
                <wp:anchor distT="0" distB="0" distL="114300" distR="114300" simplePos="0" relativeHeight="251914240" behindDoc="1" locked="0" layoutInCell="1" allowOverlap="1" wp14:anchorId="5C97BF87" wp14:editId="67B06ABD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67945</wp:posOffset>
                  </wp:positionV>
                  <wp:extent cx="2042160" cy="2842895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160" cy="2842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2899BC2" w14:textId="7C158871" w:rsidR="004C30E4" w:rsidRDefault="007D588F" w:rsidP="00B0118E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72489BA" wp14:editId="165D4149">
                      <wp:simplePos x="0" y="0"/>
                      <wp:positionH relativeFrom="column">
                        <wp:posOffset>1094105</wp:posOffset>
                      </wp:positionH>
                      <wp:positionV relativeFrom="paragraph">
                        <wp:posOffset>63500</wp:posOffset>
                      </wp:positionV>
                      <wp:extent cx="3070860" cy="403860"/>
                      <wp:effectExtent l="38100" t="0" r="15240" b="9144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70860" cy="4038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4FB384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7" o:spid="_x0000_s1026" type="#_x0000_t32" style="position:absolute;margin-left:86.15pt;margin-top:5pt;width:241.8pt;height:31.8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CC2A474" w14:textId="57C535A5" w:rsidR="00437F9D" w:rsidRDefault="00EA157B" w:rsidP="00EA157B">
            <w:pPr>
              <w:tabs>
                <w:tab w:val="left" w:pos="420"/>
                <w:tab w:val="left" w:pos="5355"/>
              </w:tabs>
            </w:pPr>
            <w:r>
              <w:tab/>
            </w:r>
            <w:r>
              <w:tab/>
            </w:r>
          </w:p>
          <w:p w14:paraId="5BAEE9A3" w14:textId="2BE7FF5C" w:rsidR="00155384" w:rsidRPr="00155384" w:rsidRDefault="00155384" w:rsidP="00155384"/>
          <w:p w14:paraId="2530708A" w14:textId="23BDDC1A" w:rsidR="00BC661E" w:rsidRDefault="00B038FA" w:rsidP="00155384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9BCB9A3" wp14:editId="48FCC41C">
                      <wp:simplePos x="0" y="0"/>
                      <wp:positionH relativeFrom="column">
                        <wp:posOffset>1746885</wp:posOffset>
                      </wp:positionH>
                      <wp:positionV relativeFrom="paragraph">
                        <wp:posOffset>145626</wp:posOffset>
                      </wp:positionV>
                      <wp:extent cx="1291167" cy="416983"/>
                      <wp:effectExtent l="38100" t="38100" r="23495" b="21590"/>
                      <wp:wrapNone/>
                      <wp:docPr id="14" name="Straight Arrow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91167" cy="41698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0F25CE" id="Straight Arrow Connector 14" o:spid="_x0000_s1026" type="#_x0000_t32" style="position:absolute;margin-left:137.55pt;margin-top:11.45pt;width:101.65pt;height:32.85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7944EB3" w14:textId="193807D4" w:rsidR="00155384" w:rsidRPr="00155384" w:rsidRDefault="002064A2" w:rsidP="0015538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7F5E634E" wp14:editId="25EBB1E9">
                      <wp:simplePos x="0" y="0"/>
                      <wp:positionH relativeFrom="column">
                        <wp:posOffset>3040380</wp:posOffset>
                      </wp:positionH>
                      <wp:positionV relativeFrom="paragraph">
                        <wp:posOffset>10160</wp:posOffset>
                      </wp:positionV>
                      <wp:extent cx="1158240" cy="662940"/>
                      <wp:effectExtent l="0" t="0" r="22860" b="22860"/>
                      <wp:wrapNone/>
                      <wp:docPr id="1276515364" name="Text Box 1276515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8240" cy="6629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B5EF36E" w14:textId="41C6B885" w:rsidR="00782984" w:rsidRPr="00782984" w:rsidRDefault="00782984" w:rsidP="001159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4AD9FA5" w14:textId="77777777" w:rsidR="00782984" w:rsidRPr="00782984" w:rsidRDefault="00782984" w:rsidP="0011590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2964F830" w14:textId="39CB7601" w:rsidR="00782984" w:rsidRPr="002064A2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</w:p>
                                <w:p w14:paraId="21921D0F" w14:textId="77777777" w:rsidR="00782984" w:rsidRDefault="00782984" w:rsidP="00115902"/>
                                <w:p w14:paraId="7D719732" w14:textId="77777777" w:rsidR="00782984" w:rsidRDefault="00782984" w:rsidP="0011590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5E634E" id="Text Box 1276515364" o:spid="_x0000_s1027" type="#_x0000_t202" style="position:absolute;margin-left:239.4pt;margin-top:.8pt;width:91.2pt;height:52.2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" fillcolor="white [3201]" strokeweight=".5pt">
                      <v:textbox>
                        <w:txbxContent>
                          <w:p w14:paraId="2B5EF36E" w14:textId="41C6B885" w:rsidR="00782984" w:rsidRPr="00782984" w:rsidRDefault="00782984" w:rsidP="001159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4AD9FA5" w14:textId="77777777" w:rsidR="00782984" w:rsidRPr="00782984" w:rsidRDefault="00782984" w:rsidP="0011590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2964F830" w14:textId="39CB7601" w:rsidR="00782984" w:rsidRPr="002064A2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</w:p>
                          <w:p w14:paraId="21921D0F" w14:textId="77777777" w:rsidR="00782984" w:rsidRDefault="00782984" w:rsidP="00115902"/>
                          <w:p w14:paraId="7D719732" w14:textId="77777777" w:rsidR="00782984" w:rsidRDefault="00782984" w:rsidP="00115902"/>
                        </w:txbxContent>
                      </v:textbox>
                    </v:shape>
                  </w:pict>
                </mc:Fallback>
              </mc:AlternateContent>
            </w:r>
          </w:p>
          <w:p w14:paraId="74F20DA9" w14:textId="33EB5FC5" w:rsidR="00155384" w:rsidRPr="00155384" w:rsidRDefault="00FE5D1F" w:rsidP="0015538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4E85E17D" wp14:editId="2C778DDF">
                      <wp:simplePos x="0" y="0"/>
                      <wp:positionH relativeFrom="column">
                        <wp:posOffset>1289684</wp:posOffset>
                      </wp:positionH>
                      <wp:positionV relativeFrom="paragraph">
                        <wp:posOffset>147320</wp:posOffset>
                      </wp:positionV>
                      <wp:extent cx="1782233" cy="1056428"/>
                      <wp:effectExtent l="38100" t="0" r="27940" b="48895"/>
                      <wp:wrapNone/>
                      <wp:docPr id="15" name="Straight Arrow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82233" cy="105642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25BEDA" id="Straight Arrow Connector 15" o:spid="_x0000_s1026" type="#_x0000_t32" style="position:absolute;margin-left:101.55pt;margin-top:11.6pt;width:140.35pt;height:83.2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06D16B4" wp14:editId="7FEB7DA7">
                      <wp:simplePos x="0" y="0"/>
                      <wp:positionH relativeFrom="column">
                        <wp:posOffset>1456055</wp:posOffset>
                      </wp:positionH>
                      <wp:positionV relativeFrom="paragraph">
                        <wp:posOffset>101600</wp:posOffset>
                      </wp:positionV>
                      <wp:extent cx="1761122" cy="45719"/>
                      <wp:effectExtent l="19050" t="76200" r="10795" b="50165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61122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B9ABA6" id="Straight Arrow Connector 13" o:spid="_x0000_s1026" type="#_x0000_t32" style="position:absolute;margin-left:114.65pt;margin-top:8pt;width:138.65pt;height:3.6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F88CC9A" w14:textId="0B7753B6" w:rsidR="00155384" w:rsidRPr="00155384" w:rsidRDefault="00155384" w:rsidP="00155384"/>
          <w:p w14:paraId="05162B68" w14:textId="23839DA6" w:rsidR="00155384" w:rsidRPr="00155384" w:rsidRDefault="00155384" w:rsidP="00155384"/>
          <w:p w14:paraId="178DE6D5" w14:textId="30BA15C5" w:rsidR="00155384" w:rsidRDefault="00155384" w:rsidP="00155384"/>
          <w:p w14:paraId="0DF1E3C1" w14:textId="322C4581" w:rsidR="00155384" w:rsidRDefault="00155384" w:rsidP="00155384"/>
          <w:p w14:paraId="3DD306C0" w14:textId="677333F0" w:rsidR="001C1EDE" w:rsidRDefault="00934B86" w:rsidP="009F6887">
            <w:r w:rsidRPr="00934B8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323E7CAC" wp14:editId="03F80D24">
                      <wp:simplePos x="0" y="0"/>
                      <wp:positionH relativeFrom="column">
                        <wp:posOffset>2877185</wp:posOffset>
                      </wp:positionH>
                      <wp:positionV relativeFrom="paragraph">
                        <wp:posOffset>194946</wp:posOffset>
                      </wp:positionV>
                      <wp:extent cx="1333500" cy="670560"/>
                      <wp:effectExtent l="0" t="0" r="19050" b="15240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33500" cy="670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3C38403" w14:textId="15D3356B" w:rsidR="00934B86" w:rsidRPr="00782984" w:rsidRDefault="00934B86" w:rsidP="00934B86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HEAT TUBE  </w:t>
                                  </w:r>
                                </w:p>
                                <w:p w14:paraId="3EAC426E" w14:textId="5E0EDCF4" w:rsidR="00934B86" w:rsidRPr="00782984" w:rsidRDefault="00934B86" w:rsidP="00934B86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782984" w:rsidRPr="00782984">
                                    <w:rPr>
                                      <w:sz w:val="16"/>
                                      <w:szCs w:val="16"/>
                                    </w:rPr>
                                    <w:t>ALL COLOR</w:t>
                                  </w:r>
                                </w:p>
                                <w:p w14:paraId="717D398B" w14:textId="04E58136" w:rsidR="00934B86" w:rsidRPr="00782984" w:rsidRDefault="00934B86" w:rsidP="00934B86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6C15838D" w14:textId="77777777" w:rsidR="00934B86" w:rsidRDefault="00934B86" w:rsidP="00934B86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3E7CAC" id="Text Box 5" o:spid="_x0000_s1028" type="#_x0000_t202" style="position:absolute;margin-left:226.55pt;margin-top:15.35pt;width:105pt;height:52.8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" fillcolor="white [3201]" strokeweight=".5pt">
                      <v:textbox>
                        <w:txbxContent>
                          <w:p w14:paraId="43C38403" w14:textId="15D3356B" w:rsidR="00934B86" w:rsidRPr="00782984" w:rsidRDefault="00934B86" w:rsidP="00934B8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HEAT TUBE  </w:t>
                            </w:r>
                          </w:p>
                          <w:p w14:paraId="3EAC426E" w14:textId="5E0EDCF4" w:rsidR="00934B86" w:rsidRPr="00782984" w:rsidRDefault="00934B86" w:rsidP="00934B8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782984" w:rsidRPr="00782984">
                              <w:rPr>
                                <w:sz w:val="16"/>
                                <w:szCs w:val="16"/>
                              </w:rPr>
                              <w:t>ALL COLOR</w:t>
                            </w:r>
                          </w:p>
                          <w:p w14:paraId="717D398B" w14:textId="04E58136" w:rsidR="00934B86" w:rsidRPr="00782984" w:rsidRDefault="00934B86" w:rsidP="00934B8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6C15838D" w14:textId="77777777" w:rsidR="00934B86" w:rsidRDefault="00934B86" w:rsidP="00934B86"/>
                        </w:txbxContent>
                      </v:textbox>
                    </v:shape>
                  </w:pict>
                </mc:Fallback>
              </mc:AlternateContent>
            </w:r>
          </w:p>
          <w:p w14:paraId="76AF2EE3" w14:textId="7D19E35B" w:rsidR="001C1EDE" w:rsidRDefault="001C1EDE" w:rsidP="009F6887"/>
          <w:p w14:paraId="4B12125A" w14:textId="5344148F" w:rsidR="001C1EDE" w:rsidRDefault="00782984" w:rsidP="009F6887">
            <w:r w:rsidRPr="00934B8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0268C655" wp14:editId="37CF9F2E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137795</wp:posOffset>
                      </wp:positionV>
                      <wp:extent cx="1875790" cy="495300"/>
                      <wp:effectExtent l="38100" t="0" r="29210" b="76200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75790" cy="495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7B7234" id="Straight Arrow Connector 3" o:spid="_x0000_s1026" type="#_x0000_t32" style="position:absolute;margin-left:122.15pt;margin-top:10.85pt;width:147.7pt;height:39pt;flip:x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E1847" w:rsidRPr="00FE5D1F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15264" behindDoc="1" locked="0" layoutInCell="1" allowOverlap="1" wp14:anchorId="05E89CAC" wp14:editId="6167DE60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160655</wp:posOffset>
                  </wp:positionV>
                  <wp:extent cx="1539240" cy="2050050"/>
                  <wp:effectExtent l="0" t="0" r="3810" b="762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40" cy="205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9CF04D6" w14:textId="388EB756" w:rsidR="00D87A34" w:rsidRPr="00FE5D1F" w:rsidRDefault="00782984" w:rsidP="00FE5D1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37885B58" wp14:editId="3F6BB013">
                      <wp:simplePos x="0" y="0"/>
                      <wp:positionH relativeFrom="column">
                        <wp:posOffset>1437005</wp:posOffset>
                      </wp:positionH>
                      <wp:positionV relativeFrom="paragraph">
                        <wp:posOffset>387350</wp:posOffset>
                      </wp:positionV>
                      <wp:extent cx="1347470" cy="690880"/>
                      <wp:effectExtent l="38100" t="38100" r="24130" b="3302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47470" cy="690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60C918" id="Straight Arrow Connector 54" o:spid="_x0000_s1026" type="#_x0000_t32" style="position:absolute;margin-left:113.15pt;margin-top:30.5pt;width:106.1pt;height:54.4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418CC20" w14:textId="561C3F20" w:rsidR="001C1EDE" w:rsidRDefault="002064A2" w:rsidP="009F6887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4C904ACC" wp14:editId="14EA3857">
                      <wp:simplePos x="0" y="0"/>
                      <wp:positionH relativeFrom="column">
                        <wp:posOffset>2587625</wp:posOffset>
                      </wp:positionH>
                      <wp:positionV relativeFrom="paragraph">
                        <wp:posOffset>201295</wp:posOffset>
                      </wp:positionV>
                      <wp:extent cx="3048000" cy="670560"/>
                      <wp:effectExtent l="0" t="0" r="19050" b="1524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8000" cy="670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B3E0653" w14:textId="0CD0CBFE" w:rsidR="0065685A" w:rsidRPr="00782984" w:rsidRDefault="0065685A" w:rsidP="0065685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934B86"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#8 ZIPPER CHAIN &amp; SLIDER WITH 3.5MM PARA CORD </w:t>
                                  </w:r>
                                </w:p>
                                <w:p w14:paraId="5585778A" w14:textId="2AD933D5" w:rsidR="0065685A" w:rsidRPr="00782984" w:rsidRDefault="0065685A" w:rsidP="0065685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09B1809C" w14:textId="464FA9AA" w:rsidR="00782984" w:rsidRPr="002064A2" w:rsidRDefault="0065685A" w:rsidP="0065685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934B86" w:rsidRPr="00782984"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6C11CDF5" w14:textId="77777777" w:rsidR="0065685A" w:rsidRDefault="0065685A" w:rsidP="0065685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04ACC" id="Text Box 27" o:spid="_x0000_s1029" type="#_x0000_t202" style="position:absolute;margin-left:203.75pt;margin-top:15.85pt;width:240pt;height:52.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" fillcolor="white [3201]" strokeweight=".5pt">
                      <v:textbox>
                        <w:txbxContent>
                          <w:p w14:paraId="3B3E0653" w14:textId="0CD0CBFE" w:rsidR="0065685A" w:rsidRPr="00782984" w:rsidRDefault="0065685A" w:rsidP="006568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934B86" w:rsidRPr="00782984">
                              <w:rPr>
                                <w:sz w:val="16"/>
                                <w:szCs w:val="16"/>
                              </w:rPr>
                              <w:t xml:space="preserve">#8 ZIPPER CHAIN &amp; SLIDER WITH 3.5MM PARA CORD </w:t>
                            </w:r>
                          </w:p>
                          <w:p w14:paraId="5585778A" w14:textId="2AD933D5" w:rsidR="0065685A" w:rsidRPr="00782984" w:rsidRDefault="0065685A" w:rsidP="006568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09B1809C" w14:textId="464FA9AA" w:rsidR="00782984" w:rsidRPr="002064A2" w:rsidRDefault="0065685A" w:rsidP="0065685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934B86" w:rsidRPr="00782984"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6C11CDF5" w14:textId="77777777" w:rsidR="0065685A" w:rsidRDefault="0065685A" w:rsidP="0065685A"/>
                        </w:txbxContent>
                      </v:textbox>
                    </v:shape>
                  </w:pict>
                </mc:Fallback>
              </mc:AlternateContent>
            </w:r>
          </w:p>
          <w:p w14:paraId="5EFBD0D5" w14:textId="08C68CFE" w:rsidR="009F6887" w:rsidRPr="009F6887" w:rsidRDefault="009F6887" w:rsidP="009F6887"/>
          <w:p w14:paraId="4BE8967F" w14:textId="3A53A6C2" w:rsidR="009F6887" w:rsidRDefault="00934B86" w:rsidP="009F6887">
            <w:pPr>
              <w:tabs>
                <w:tab w:val="left" w:pos="564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20E47BBE" wp14:editId="575C8343">
                      <wp:simplePos x="0" y="0"/>
                      <wp:positionH relativeFrom="column">
                        <wp:posOffset>1254124</wp:posOffset>
                      </wp:positionH>
                      <wp:positionV relativeFrom="paragraph">
                        <wp:posOffset>210820</wp:posOffset>
                      </wp:positionV>
                      <wp:extent cx="1539875" cy="45719"/>
                      <wp:effectExtent l="38100" t="38100" r="22225" b="8826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3987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33BFBB" id="Straight Arrow Connector 19" o:spid="_x0000_s1026" type="#_x0000_t32" style="position:absolute;margin-left:98.75pt;margin-top:16.6pt;width:121.25pt;height:3.6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9F6887">
              <w:tab/>
            </w:r>
          </w:p>
          <w:p w14:paraId="202E4BD6" w14:textId="59E0D81A" w:rsidR="009F6887" w:rsidRDefault="000B6685" w:rsidP="000B6685">
            <w:pPr>
              <w:tabs>
                <w:tab w:val="left" w:pos="6540"/>
              </w:tabs>
              <w:ind w:firstLine="720"/>
            </w:pPr>
            <w:r>
              <w:tab/>
            </w:r>
          </w:p>
          <w:p w14:paraId="091D49B0" w14:textId="4F89470A" w:rsidR="009F6887" w:rsidRPr="009F6887" w:rsidRDefault="009F6887" w:rsidP="009F6887"/>
          <w:p w14:paraId="03C76364" w14:textId="7541A919" w:rsidR="009F6887" w:rsidRPr="009F6887" w:rsidRDefault="009F6887" w:rsidP="009F6887"/>
          <w:p w14:paraId="43801118" w14:textId="34BCF368" w:rsidR="009F6887" w:rsidRPr="009F6887" w:rsidRDefault="009F6887" w:rsidP="007E1847">
            <w:pPr>
              <w:rPr>
                <w:noProof/>
              </w:rPr>
            </w:pPr>
            <w:r>
              <w:tab/>
            </w:r>
            <w:r>
              <w:tab/>
            </w:r>
          </w:p>
        </w:tc>
      </w:tr>
    </w:tbl>
    <w:p w14:paraId="4B8BF3F4" w14:textId="2A2A3A6E" w:rsidR="004A15F5" w:rsidRDefault="004A15F5" w:rsidP="00155384">
      <w:pPr>
        <w:rPr>
          <w:color w:val="auto"/>
        </w:rPr>
      </w:pPr>
    </w:p>
    <w:p w14:paraId="3110525F" w14:textId="174CD09E" w:rsidR="00782984" w:rsidRDefault="00782984" w:rsidP="00155384">
      <w:pPr>
        <w:rPr>
          <w:color w:val="auto"/>
        </w:rPr>
      </w:pPr>
    </w:p>
    <w:p w14:paraId="78EBEC86" w14:textId="77777777" w:rsidR="00782984" w:rsidRDefault="00782984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782984" w:rsidRPr="00DE4BCC" w14:paraId="2C89A47A" w14:textId="77777777" w:rsidTr="007D58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E3C5B5C" w14:textId="77777777" w:rsidR="00782984" w:rsidRPr="00DE4BCC" w:rsidRDefault="00782984" w:rsidP="00FF102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782984" w:rsidRPr="00DE4BCC" w14:paraId="095DBFBD" w14:textId="77777777" w:rsidTr="007D588F">
        <w:trPr>
          <w:trHeight w:val="12743"/>
        </w:trPr>
        <w:tc>
          <w:tcPr>
            <w:tcW w:w="5000" w:type="pct"/>
          </w:tcPr>
          <w:p w14:paraId="5349CBA9" w14:textId="401E8735" w:rsidR="00782984" w:rsidRDefault="00782984" w:rsidP="00782984">
            <w:pPr>
              <w:tabs>
                <w:tab w:val="left" w:pos="420"/>
                <w:tab w:val="left" w:pos="5355"/>
              </w:tabs>
            </w:pPr>
          </w:p>
          <w:p w14:paraId="5116EAE2" w14:textId="19E428BC" w:rsidR="00782984" w:rsidRDefault="00782984" w:rsidP="00FF102A">
            <w:r w:rsidRPr="00FE5D1F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87968" behindDoc="1" locked="0" layoutInCell="1" allowOverlap="1" wp14:anchorId="2ED2CD23" wp14:editId="2AE524C8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163195</wp:posOffset>
                  </wp:positionV>
                  <wp:extent cx="1889760" cy="2516893"/>
                  <wp:effectExtent l="0" t="0" r="0" b="0"/>
                  <wp:wrapNone/>
                  <wp:docPr id="1276515363" name="Picture 1276515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760" cy="2516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3DCDCB" w14:textId="4C1E96E9" w:rsidR="00782984" w:rsidRPr="00FE5D1F" w:rsidRDefault="002064A2" w:rsidP="00FF102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79B436C7" wp14:editId="7BB49DA4">
                      <wp:simplePos x="0" y="0"/>
                      <wp:positionH relativeFrom="column">
                        <wp:posOffset>2381885</wp:posOffset>
                      </wp:positionH>
                      <wp:positionV relativeFrom="paragraph">
                        <wp:posOffset>165100</wp:posOffset>
                      </wp:positionV>
                      <wp:extent cx="1371600" cy="655320"/>
                      <wp:effectExtent l="0" t="0" r="19050" b="11430"/>
                      <wp:wrapNone/>
                      <wp:docPr id="1276515365" name="Text Box 1276515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C336D8D" w14:textId="2384B11D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70D RIPSTOP </w:t>
                                  </w:r>
                                </w:p>
                                <w:p w14:paraId="5BFEA3B8" w14:textId="24BBE5E6" w:rsidR="00782984" w:rsidRPr="00782984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283D6C7A" w14:textId="3741495D" w:rsidR="00782984" w:rsidRPr="002064A2" w:rsidRDefault="00782984" w:rsidP="0078298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577756D1" w14:textId="77777777" w:rsidR="00782984" w:rsidRDefault="00782984" w:rsidP="0078298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B436C7" id="Text Box 1276515365" o:spid="_x0000_s1030" type="#_x0000_t202" style="position:absolute;margin-left:187.55pt;margin-top:13pt;width:108pt;height:51.6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" fillcolor="white [3201]" strokeweight=".5pt">
                      <v:textbox>
                        <w:txbxContent>
                          <w:p w14:paraId="7C336D8D" w14:textId="2384B11D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70D RIPSTOP </w:t>
                            </w:r>
                          </w:p>
                          <w:p w14:paraId="5BFEA3B8" w14:textId="24BBE5E6" w:rsidR="00782984" w:rsidRPr="00782984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283D6C7A" w14:textId="3741495D" w:rsidR="00782984" w:rsidRPr="002064A2" w:rsidRDefault="00782984" w:rsidP="0078298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577756D1" w14:textId="77777777" w:rsidR="00782984" w:rsidRDefault="00782984" w:rsidP="00782984"/>
                        </w:txbxContent>
                      </v:textbox>
                    </v:shape>
                  </w:pict>
                </mc:Fallback>
              </mc:AlternateContent>
            </w:r>
          </w:p>
          <w:p w14:paraId="190CE1F4" w14:textId="434DAFBE" w:rsidR="00782984" w:rsidRDefault="0052362E" w:rsidP="00FF102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72F1E008" wp14:editId="5C777903">
                      <wp:simplePos x="0" y="0"/>
                      <wp:positionH relativeFrom="column">
                        <wp:posOffset>1040765</wp:posOffset>
                      </wp:positionH>
                      <wp:positionV relativeFrom="paragraph">
                        <wp:posOffset>11430</wp:posOffset>
                      </wp:positionV>
                      <wp:extent cx="1379220" cy="140970"/>
                      <wp:effectExtent l="0" t="57150" r="11430" b="30480"/>
                      <wp:wrapNone/>
                      <wp:docPr id="1276515357" name="Straight Arrow Connector 12765153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79220" cy="1409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84859F" id="Straight Arrow Connector 1276515357" o:spid="_x0000_s1026" type="#_x0000_t32" style="position:absolute;margin-left:81.95pt;margin-top:.9pt;width:108.6pt;height:11.1pt;flip:x y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47F157A7" wp14:editId="63211007">
                      <wp:simplePos x="0" y="0"/>
                      <wp:positionH relativeFrom="column">
                        <wp:posOffset>1056005</wp:posOffset>
                      </wp:positionH>
                      <wp:positionV relativeFrom="paragraph">
                        <wp:posOffset>144780</wp:posOffset>
                      </wp:positionV>
                      <wp:extent cx="1363980" cy="800100"/>
                      <wp:effectExtent l="38100" t="0" r="26670" b="57150"/>
                      <wp:wrapNone/>
                      <wp:docPr id="1276515355" name="Straight Arrow Connector 1276515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63980" cy="800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5930A5" id="Straight Arrow Connector 1276515355" o:spid="_x0000_s1026" type="#_x0000_t32" style="position:absolute;margin-left:83.15pt;margin-top:11.4pt;width:107.4pt;height:63pt;flip:x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E451533" w14:textId="058F1387" w:rsidR="00782984" w:rsidRPr="009F6887" w:rsidRDefault="00782984" w:rsidP="00FF102A"/>
          <w:p w14:paraId="5B4B0AE9" w14:textId="4C824939" w:rsidR="00782984" w:rsidRDefault="00782984" w:rsidP="00FF102A">
            <w:pPr>
              <w:tabs>
                <w:tab w:val="left" w:pos="5640"/>
              </w:tabs>
            </w:pPr>
            <w:r>
              <w:tab/>
            </w:r>
          </w:p>
          <w:p w14:paraId="68EE6E20" w14:textId="31E26EAD" w:rsidR="00782984" w:rsidRDefault="007D588F" w:rsidP="00FF102A">
            <w:pPr>
              <w:tabs>
                <w:tab w:val="left" w:pos="6540"/>
              </w:tabs>
              <w:ind w:firstLine="720"/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272EBE6A" wp14:editId="7A0EBB79">
                      <wp:simplePos x="0" y="0"/>
                      <wp:positionH relativeFrom="column">
                        <wp:posOffset>4004945</wp:posOffset>
                      </wp:positionH>
                      <wp:positionV relativeFrom="paragraph">
                        <wp:posOffset>70485</wp:posOffset>
                      </wp:positionV>
                      <wp:extent cx="1554480" cy="655320"/>
                      <wp:effectExtent l="0" t="0" r="26670" b="11430"/>
                      <wp:wrapNone/>
                      <wp:docPr id="1276515366" name="Text Box 1276515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37B876" w14:textId="5A0CB18E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20MM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2FAC819A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56712915" w14:textId="1F132E8B" w:rsidR="0052362E" w:rsidRPr="002064A2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4E41E8E3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2EBE6A" id="Text Box 1276515366" o:spid="_x0000_s1031" type="#_x0000_t202" style="position:absolute;left:0;text-align:left;margin-left:315.35pt;margin-top:5.55pt;width:122.4pt;height:51.6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" fillcolor="white [3201]" strokeweight=".5pt">
                      <v:textbox>
                        <w:txbxContent>
                          <w:p w14:paraId="7737B876" w14:textId="5A0CB18E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20MM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2FAC819A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56712915" w14:textId="1F132E8B" w:rsidR="0052362E" w:rsidRPr="002064A2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4E41E8E3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  <w:r w:rsidR="00782984">
              <w:tab/>
            </w:r>
          </w:p>
          <w:p w14:paraId="1E03A788" w14:textId="56BCB172" w:rsidR="00782984" w:rsidRPr="009F6887" w:rsidRDefault="007D588F" w:rsidP="00FF102A">
            <w:r w:rsidRPr="00FE5D1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3050BF29" wp14:editId="1D184F22">
                      <wp:simplePos x="0" y="0"/>
                      <wp:positionH relativeFrom="column">
                        <wp:posOffset>1513205</wp:posOffset>
                      </wp:positionH>
                      <wp:positionV relativeFrom="paragraph">
                        <wp:posOffset>182879</wp:posOffset>
                      </wp:positionV>
                      <wp:extent cx="2499360" cy="45719"/>
                      <wp:effectExtent l="19050" t="76200" r="15240" b="50165"/>
                      <wp:wrapNone/>
                      <wp:docPr id="1276515361" name="Straight Arrow Connector 1276515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993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137EB8" id="Straight Arrow Connector 1276515361" o:spid="_x0000_s1026" type="#_x0000_t32" style="position:absolute;margin-left:119.15pt;margin-top:14.4pt;width:196.8pt;height:3.6pt;flip:x y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D3EC116" w14:textId="12D890EA" w:rsidR="00782984" w:rsidRPr="009F6887" w:rsidRDefault="00782984" w:rsidP="00FF102A"/>
          <w:p w14:paraId="3B8210B4" w14:textId="67712FB7" w:rsidR="00782984" w:rsidRPr="009F6887" w:rsidRDefault="00782984" w:rsidP="00FF102A"/>
          <w:p w14:paraId="07C7AD93" w14:textId="0A4278E9" w:rsidR="00782984" w:rsidRPr="009F6887" w:rsidRDefault="00782984" w:rsidP="00FF102A"/>
          <w:p w14:paraId="125A8E43" w14:textId="491B04CB" w:rsidR="00782984" w:rsidRDefault="00782984" w:rsidP="00FF102A"/>
          <w:p w14:paraId="02453D44" w14:textId="194C7F9F" w:rsidR="0052362E" w:rsidRDefault="007D588F" w:rsidP="00FF102A"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 wp14:anchorId="28141771" wp14:editId="2DDFFAD0">
                      <wp:simplePos x="0" y="0"/>
                      <wp:positionH relativeFrom="column">
                        <wp:posOffset>2389505</wp:posOffset>
                      </wp:positionH>
                      <wp:positionV relativeFrom="paragraph">
                        <wp:posOffset>89535</wp:posOffset>
                      </wp:positionV>
                      <wp:extent cx="1554480" cy="655320"/>
                      <wp:effectExtent l="0" t="0" r="26670" b="11430"/>
                      <wp:wrapNone/>
                      <wp:docPr id="1276515378" name="Text Box 1276515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1C07438" w14:textId="35756B0D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20MM S/S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6F375884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22532038" w14:textId="555C0054" w:rsidR="0052362E" w:rsidRPr="002064A2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S/S</w:t>
                                  </w:r>
                                </w:p>
                                <w:p w14:paraId="6A07D138" w14:textId="77777777" w:rsidR="0052362E" w:rsidRDefault="0052362E" w:rsidP="0052362E"/>
                                <w:p w14:paraId="48F2391F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141771" id="Text Box 1276515378" o:spid="_x0000_s1032" type="#_x0000_t202" style="position:absolute;margin-left:188.15pt;margin-top:7.05pt;width:122.4pt;height:51.6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" fillcolor="white [3201]" strokeweight=".5pt">
                      <v:textbox>
                        <w:txbxContent>
                          <w:p w14:paraId="21C07438" w14:textId="35756B0D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20MM S/S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F375884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22532038" w14:textId="555C0054" w:rsidR="0052362E" w:rsidRPr="002064A2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S/S</w:t>
                            </w:r>
                          </w:p>
                          <w:p w14:paraId="6A07D138" w14:textId="77777777" w:rsidR="0052362E" w:rsidRDefault="0052362E" w:rsidP="0052362E"/>
                          <w:p w14:paraId="48F2391F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</w:p>
          <w:p w14:paraId="61609776" w14:textId="565845C4" w:rsidR="00782984" w:rsidRDefault="007D588F" w:rsidP="00FF102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3C67B94A" wp14:editId="56D33099">
                      <wp:simplePos x="0" y="0"/>
                      <wp:positionH relativeFrom="column">
                        <wp:posOffset>2861945</wp:posOffset>
                      </wp:positionH>
                      <wp:positionV relativeFrom="paragraph">
                        <wp:posOffset>3356610</wp:posOffset>
                      </wp:positionV>
                      <wp:extent cx="1158240" cy="667385"/>
                      <wp:effectExtent l="0" t="0" r="22860" b="18415"/>
                      <wp:wrapNone/>
                      <wp:docPr id="1276515382" name="Text Box 1276515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8240" cy="6673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BC39DB9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A86A389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3EFC4C10" w14:textId="0AB4D21A" w:rsidR="0052362E" w:rsidRPr="007D588F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</w:p>
                                <w:p w14:paraId="6FFEDFEB" w14:textId="77777777" w:rsidR="0052362E" w:rsidRDefault="0052362E" w:rsidP="0052362E"/>
                                <w:p w14:paraId="1FE13FF8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67B94A" id="Text Box 1276515382" o:spid="_x0000_s1033" type="#_x0000_t202" style="position:absolute;margin-left:225.35pt;margin-top:264.3pt;width:91.2pt;height:52.55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" fillcolor="white [3201]" strokeweight=".5pt">
                      <v:textbox>
                        <w:txbxContent>
                          <w:p w14:paraId="5BC39DB9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A86A389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3EFC4C10" w14:textId="0AB4D21A" w:rsidR="0052362E" w:rsidRPr="007D588F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</w:p>
                          <w:p w14:paraId="6FFEDFEB" w14:textId="77777777" w:rsidR="0052362E" w:rsidRDefault="0052362E" w:rsidP="0052362E"/>
                          <w:p w14:paraId="1FE13FF8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 wp14:anchorId="425A7C3A" wp14:editId="64021AE1">
                      <wp:simplePos x="0" y="0"/>
                      <wp:positionH relativeFrom="column">
                        <wp:posOffset>4218305</wp:posOffset>
                      </wp:positionH>
                      <wp:positionV relativeFrom="paragraph">
                        <wp:posOffset>2487930</wp:posOffset>
                      </wp:positionV>
                      <wp:extent cx="1554480" cy="647700"/>
                      <wp:effectExtent l="0" t="0" r="26670" b="19050"/>
                      <wp:wrapNone/>
                      <wp:docPr id="1276515381" name="Text Box 1276515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647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487ABA1" w14:textId="1D8791C2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25MM S/S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03CFF524" w14:textId="77777777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72D8D96B" w14:textId="7A180DAE" w:rsidR="0052362E" w:rsidRPr="007D588F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S/S</w:t>
                                  </w:r>
                                </w:p>
                                <w:p w14:paraId="0419CBB8" w14:textId="77777777" w:rsidR="0052362E" w:rsidRDefault="0052362E" w:rsidP="0052362E"/>
                                <w:p w14:paraId="6CA91068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5A7C3A" id="Text Box 1276515381" o:spid="_x0000_s1034" type="#_x0000_t202" style="position:absolute;margin-left:332.15pt;margin-top:195.9pt;width:122.4pt;height:51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" fillcolor="white [3201]" strokeweight=".5pt">
                      <v:textbox>
                        <w:txbxContent>
                          <w:p w14:paraId="2487ABA1" w14:textId="1D8791C2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25MM S/S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3CFF524" w14:textId="77777777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72D8D96B" w14:textId="7A180DAE" w:rsidR="0052362E" w:rsidRPr="007D588F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S/S</w:t>
                            </w:r>
                          </w:p>
                          <w:p w14:paraId="0419CBB8" w14:textId="77777777" w:rsidR="0052362E" w:rsidRDefault="0052362E" w:rsidP="0052362E"/>
                          <w:p w14:paraId="6CA91068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 wp14:anchorId="0D72E3A2" wp14:editId="785543D4">
                      <wp:simplePos x="0" y="0"/>
                      <wp:positionH relativeFrom="column">
                        <wp:posOffset>2313305</wp:posOffset>
                      </wp:positionH>
                      <wp:positionV relativeFrom="paragraph">
                        <wp:posOffset>1581150</wp:posOffset>
                      </wp:positionV>
                      <wp:extent cx="1821180" cy="769620"/>
                      <wp:effectExtent l="0" t="0" r="26670" b="11430"/>
                      <wp:wrapNone/>
                      <wp:docPr id="1276515374" name="Text Box 12765153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1180" cy="769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DFC2B09" w14:textId="64EA2280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Item: #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ZIPPER CHAIN &amp; SLIDER WITH 3.5MM PARA CORD </w:t>
                                  </w:r>
                                </w:p>
                                <w:p w14:paraId="7E0BF792" w14:textId="44C525D9" w:rsidR="0052362E" w:rsidRPr="00782984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130A2112" w14:textId="1EC0990A" w:rsidR="0052362E" w:rsidRPr="007D588F" w:rsidRDefault="0052362E" w:rsidP="0052362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72E3A2" id="Text Box 1276515374" o:spid="_x0000_s1035" type="#_x0000_t202" style="position:absolute;margin-left:182.15pt;margin-top:124.5pt;width:143.4pt;height:60.6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" fillcolor="white [3201]" strokeweight=".5pt">
                      <v:textbox>
                        <w:txbxContent>
                          <w:p w14:paraId="6DFC2B09" w14:textId="64EA2280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Item: #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10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ZIPPER CHAIN &amp; SLIDER WITH 3.5MM PARA CORD </w:t>
                            </w:r>
                          </w:p>
                          <w:p w14:paraId="7E0BF792" w14:textId="44C525D9" w:rsidR="0052362E" w:rsidRPr="00782984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130A2112" w14:textId="1EC0990A" w:rsidR="0052362E" w:rsidRPr="007D588F" w:rsidRDefault="0052362E" w:rsidP="0052362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1ACD"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773D55BB" wp14:editId="3D256874">
                      <wp:simplePos x="0" y="0"/>
                      <wp:positionH relativeFrom="column">
                        <wp:posOffset>1292225</wp:posOffset>
                      </wp:positionH>
                      <wp:positionV relativeFrom="paragraph">
                        <wp:posOffset>2899410</wp:posOffset>
                      </wp:positionV>
                      <wp:extent cx="2941320" cy="94615"/>
                      <wp:effectExtent l="38100" t="0" r="11430" b="95885"/>
                      <wp:wrapNone/>
                      <wp:docPr id="1276515371" name="Straight Arrow Connector 1276515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41320" cy="946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9ABBFA" id="Straight Arrow Connector 1276515371" o:spid="_x0000_s1026" type="#_x0000_t32" style="position:absolute;margin-left:101.75pt;margin-top:228.3pt;width:231.6pt;height:7.45pt;flip:x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 wp14:anchorId="12893B68" wp14:editId="4CCABE86">
                      <wp:simplePos x="0" y="0"/>
                      <wp:positionH relativeFrom="column">
                        <wp:posOffset>2442845</wp:posOffset>
                      </wp:positionH>
                      <wp:positionV relativeFrom="paragraph">
                        <wp:posOffset>1009650</wp:posOffset>
                      </wp:positionV>
                      <wp:extent cx="1699260" cy="0"/>
                      <wp:effectExtent l="0" t="0" r="0" b="0"/>
                      <wp:wrapNone/>
                      <wp:docPr id="1276515380" name="Straight Connector 1276515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992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B9AF48" id="Straight Connector 1276515380" o:spid="_x0000_s1026" style="position:absolute;flip:y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35pt,79.5pt" to="326.15pt,7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" strokecolor="#f3533f [3209]" strokeweight=".5pt">
                      <v:stroke joinstyle="miter"/>
                    </v:line>
                  </w:pict>
                </mc:Fallback>
              </mc:AlternateContent>
            </w:r>
            <w:r w:rsidR="0052362E"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0B97BF17" wp14:editId="1DF9EDDD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1009650</wp:posOffset>
                      </wp:positionV>
                      <wp:extent cx="1135380" cy="725805"/>
                      <wp:effectExtent l="38100" t="0" r="26670" b="55245"/>
                      <wp:wrapNone/>
                      <wp:docPr id="1276515370" name="Straight Arrow Connector 12765153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35380" cy="7258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59EEEF" id="Straight Arrow Connector 1276515370" o:spid="_x0000_s1026" type="#_x0000_t32" style="position:absolute;margin-left:102.35pt;margin-top:79.5pt;width:89.4pt;height:57.15pt;flip:x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2362E"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35289E5C" wp14:editId="664F10CE">
                      <wp:simplePos x="0" y="0"/>
                      <wp:positionH relativeFrom="column">
                        <wp:posOffset>1212215</wp:posOffset>
                      </wp:positionH>
                      <wp:positionV relativeFrom="paragraph">
                        <wp:posOffset>1878329</wp:posOffset>
                      </wp:positionV>
                      <wp:extent cx="1123950" cy="198120"/>
                      <wp:effectExtent l="19050" t="57150" r="19050" b="30480"/>
                      <wp:wrapNone/>
                      <wp:docPr id="1276515379" name="Straight Arrow Connector 1276515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23950" cy="1981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4F5F37" id="Straight Arrow Connector 1276515379" o:spid="_x0000_s1026" type="#_x0000_t32" style="position:absolute;margin-left:95.45pt;margin-top:147.9pt;width:88.5pt;height:15.6pt;flip:x y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2362E"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6924E187" wp14:editId="6539AB24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270510</wp:posOffset>
                      </wp:positionV>
                      <wp:extent cx="937260" cy="813435"/>
                      <wp:effectExtent l="38100" t="0" r="34290" b="62865"/>
                      <wp:wrapNone/>
                      <wp:docPr id="1276515369" name="Straight Arrow Connector 1276515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37260" cy="8134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19863" id="Straight Arrow Connector 1276515369" o:spid="_x0000_s1026" type="#_x0000_t32" style="position:absolute;margin-left:113.75pt;margin-top:21.3pt;width:73.8pt;height:64.05pt;flip:x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2362E"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3F575744" wp14:editId="167175B9">
                      <wp:simplePos x="0" y="0"/>
                      <wp:positionH relativeFrom="column">
                        <wp:posOffset>1137920</wp:posOffset>
                      </wp:positionH>
                      <wp:positionV relativeFrom="paragraph">
                        <wp:posOffset>3535680</wp:posOffset>
                      </wp:positionV>
                      <wp:extent cx="1961515" cy="137795"/>
                      <wp:effectExtent l="0" t="57150" r="19685" b="33655"/>
                      <wp:wrapNone/>
                      <wp:docPr id="1276515373" name="Straight Arrow Connector 1276515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61515" cy="1377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0CC716" id="Straight Arrow Connector 1276515373" o:spid="_x0000_s1026" type="#_x0000_t32" style="position:absolute;margin-left:89.6pt;margin-top:278.4pt;width:154.45pt;height:10.85pt;flip:x y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52362E" w:rsidRPr="0052362E">
              <w:rPr>
                <w:noProof/>
              </w:rPr>
              <w:drawing>
                <wp:anchor distT="0" distB="0" distL="114300" distR="114300" simplePos="0" relativeHeight="252006400" behindDoc="1" locked="0" layoutInCell="1" allowOverlap="1" wp14:anchorId="7D23DEAA" wp14:editId="0D7E2B86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438785</wp:posOffset>
                  </wp:positionV>
                  <wp:extent cx="1757680" cy="3437255"/>
                  <wp:effectExtent l="0" t="0" r="0" b="0"/>
                  <wp:wrapNone/>
                  <wp:docPr id="1276515377" name="Picture 1276515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680" cy="343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2984">
              <w:tab/>
            </w:r>
            <w:r w:rsidR="00782984">
              <w:tab/>
            </w:r>
          </w:p>
          <w:p w14:paraId="6C16F909" w14:textId="77777777" w:rsidR="007D588F" w:rsidRPr="007D588F" w:rsidRDefault="007D588F" w:rsidP="007D588F"/>
          <w:p w14:paraId="26D7DE44" w14:textId="0148E226" w:rsidR="007D588F" w:rsidRPr="007D588F" w:rsidRDefault="007D588F" w:rsidP="007D588F"/>
          <w:p w14:paraId="5CB34970" w14:textId="13795596" w:rsidR="007D588F" w:rsidRPr="007D588F" w:rsidRDefault="007D588F" w:rsidP="007D588F">
            <w:r w:rsidRPr="005236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60E2E59A" wp14:editId="79E6A43A">
                      <wp:simplePos x="0" y="0"/>
                      <wp:positionH relativeFrom="column">
                        <wp:posOffset>4096385</wp:posOffset>
                      </wp:positionH>
                      <wp:positionV relativeFrom="paragraph">
                        <wp:posOffset>20955</wp:posOffset>
                      </wp:positionV>
                      <wp:extent cx="1524000" cy="713105"/>
                      <wp:effectExtent l="0" t="0" r="19050" b="10795"/>
                      <wp:wrapNone/>
                      <wp:docPr id="1276515372" name="Text Box 1276515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4000" cy="7131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54BFFEB" w14:textId="77777777" w:rsidR="0052362E" w:rsidRDefault="0052362E" w:rsidP="0052362E">
                                  <w:r>
                                    <w:t xml:space="preserve">Item: HEAT TUBE   </w:t>
                                  </w:r>
                                </w:p>
                                <w:p w14:paraId="3FA5A647" w14:textId="1C754BC7" w:rsidR="0052362E" w:rsidRDefault="0052362E" w:rsidP="0052362E">
                                  <w:r>
                                    <w:t>Style Color: ALL COLOR</w:t>
                                  </w:r>
                                </w:p>
                                <w:p w14:paraId="50E8BC59" w14:textId="77777777" w:rsidR="0052362E" w:rsidRDefault="0052362E" w:rsidP="0052362E">
                                  <w:r>
                                    <w:t>RM Color: BLACK</w:t>
                                  </w:r>
                                </w:p>
                                <w:p w14:paraId="0B8E71E9" w14:textId="77777777" w:rsidR="0052362E" w:rsidRDefault="0052362E" w:rsidP="005236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2E59A" id="Text Box 1276515372" o:spid="_x0000_s1036" type="#_x0000_t202" style="position:absolute;margin-left:322.55pt;margin-top:1.65pt;width:120pt;height:56.1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" fillcolor="white [3201]" strokeweight=".5pt">
                      <v:textbox>
                        <w:txbxContent>
                          <w:p w14:paraId="354BFFEB" w14:textId="77777777" w:rsidR="0052362E" w:rsidRDefault="0052362E" w:rsidP="0052362E">
                            <w:r>
                              <w:t xml:space="preserve">Item: HEAT TUBE   </w:t>
                            </w:r>
                          </w:p>
                          <w:p w14:paraId="3FA5A647" w14:textId="1C754BC7" w:rsidR="0052362E" w:rsidRDefault="0052362E" w:rsidP="0052362E">
                            <w:r>
                              <w:t>Style Color: ALL COLOR</w:t>
                            </w:r>
                          </w:p>
                          <w:p w14:paraId="50E8BC59" w14:textId="77777777" w:rsidR="0052362E" w:rsidRDefault="0052362E" w:rsidP="0052362E">
                            <w:r>
                              <w:t>RM Color: BLACK</w:t>
                            </w:r>
                          </w:p>
                          <w:p w14:paraId="0B8E71E9" w14:textId="77777777" w:rsidR="0052362E" w:rsidRDefault="0052362E" w:rsidP="0052362E"/>
                        </w:txbxContent>
                      </v:textbox>
                    </v:shape>
                  </w:pict>
                </mc:Fallback>
              </mc:AlternateContent>
            </w:r>
          </w:p>
          <w:p w14:paraId="7791981A" w14:textId="77777777" w:rsidR="007D588F" w:rsidRPr="007D588F" w:rsidRDefault="007D588F" w:rsidP="007D588F"/>
          <w:p w14:paraId="34D888C8" w14:textId="77777777" w:rsidR="007D588F" w:rsidRPr="007D588F" w:rsidRDefault="007D588F" w:rsidP="007D588F"/>
          <w:p w14:paraId="2314BC0D" w14:textId="77777777" w:rsidR="007D588F" w:rsidRPr="007D588F" w:rsidRDefault="007D588F" w:rsidP="007D588F"/>
          <w:p w14:paraId="3A749C52" w14:textId="77777777" w:rsidR="007D588F" w:rsidRPr="007D588F" w:rsidRDefault="007D588F" w:rsidP="007D588F"/>
          <w:p w14:paraId="0DDA34AF" w14:textId="77777777" w:rsidR="007D588F" w:rsidRPr="007D588F" w:rsidRDefault="007D588F" w:rsidP="007D588F"/>
          <w:p w14:paraId="0365796B" w14:textId="77777777" w:rsidR="007D588F" w:rsidRPr="007D588F" w:rsidRDefault="007D588F" w:rsidP="007D588F"/>
          <w:p w14:paraId="126E0C49" w14:textId="77777777" w:rsidR="007D588F" w:rsidRPr="007D588F" w:rsidRDefault="007D588F" w:rsidP="007D588F"/>
          <w:p w14:paraId="221BD5D8" w14:textId="77777777" w:rsidR="007D588F" w:rsidRPr="007D588F" w:rsidRDefault="007D588F" w:rsidP="007D588F"/>
          <w:p w14:paraId="6B17753D" w14:textId="77777777" w:rsidR="007D588F" w:rsidRPr="007D588F" w:rsidRDefault="007D588F" w:rsidP="007D588F"/>
          <w:p w14:paraId="69CE9A9F" w14:textId="77777777" w:rsidR="007D588F" w:rsidRPr="007D588F" w:rsidRDefault="007D588F" w:rsidP="007D588F"/>
          <w:p w14:paraId="6CC54951" w14:textId="77777777" w:rsidR="007D588F" w:rsidRPr="007D588F" w:rsidRDefault="007D588F" w:rsidP="007D588F"/>
          <w:p w14:paraId="33387AC1" w14:textId="77777777" w:rsidR="007D588F" w:rsidRPr="007D588F" w:rsidRDefault="007D588F" w:rsidP="007D588F"/>
          <w:p w14:paraId="19B877D4" w14:textId="77777777" w:rsidR="007D588F" w:rsidRPr="007D588F" w:rsidRDefault="007D588F" w:rsidP="007D588F"/>
          <w:p w14:paraId="3ED619CD" w14:textId="77777777" w:rsidR="007D588F" w:rsidRPr="007D588F" w:rsidRDefault="007D588F" w:rsidP="007D588F"/>
          <w:p w14:paraId="7BFFBE12" w14:textId="77777777" w:rsidR="007D588F" w:rsidRPr="007D588F" w:rsidRDefault="007D588F" w:rsidP="007D588F"/>
          <w:p w14:paraId="37105A1C" w14:textId="02C9438C" w:rsidR="007D588F" w:rsidRPr="007D588F" w:rsidRDefault="007D588F" w:rsidP="007D588F"/>
        </w:tc>
      </w:tr>
      <w:tr w:rsidR="004A15F5" w:rsidRPr="00DE4BCC" w14:paraId="3C7277E6" w14:textId="77777777" w:rsidTr="007D588F">
        <w:tc>
          <w:tcPr>
            <w:tcW w:w="5000" w:type="pct"/>
          </w:tcPr>
          <w:p w14:paraId="076EB06A" w14:textId="394654FD" w:rsidR="004A15F5" w:rsidRPr="00DE4BCC" w:rsidRDefault="004A15F5" w:rsidP="00A739D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A15F5" w:rsidRPr="00DE4BCC" w14:paraId="3AA51A5B" w14:textId="77777777" w:rsidTr="007D588F">
        <w:trPr>
          <w:trHeight w:val="12923"/>
        </w:trPr>
        <w:tc>
          <w:tcPr>
            <w:tcW w:w="5000" w:type="pct"/>
          </w:tcPr>
          <w:p w14:paraId="6AA5F62A" w14:textId="7F652D64" w:rsidR="009F6887" w:rsidRPr="009F6887" w:rsidRDefault="008A6D14" w:rsidP="009F688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703817B8" wp14:editId="525DF840">
                      <wp:simplePos x="0" y="0"/>
                      <wp:positionH relativeFrom="column">
                        <wp:posOffset>1211368</wp:posOffset>
                      </wp:positionH>
                      <wp:positionV relativeFrom="paragraph">
                        <wp:posOffset>1013248</wp:posOffset>
                      </wp:positionV>
                      <wp:extent cx="1257300" cy="325755"/>
                      <wp:effectExtent l="19050" t="0" r="19050" b="74295"/>
                      <wp:wrapNone/>
                      <wp:docPr id="1276515271" name="Straight Arrow Connector 1276515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57300" cy="3257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8558E1" id="Straight Arrow Connector 1276515271" o:spid="_x0000_s1026" type="#_x0000_t32" style="position:absolute;margin-left:95.4pt;margin-top:79.8pt;width:99pt;height:25.65pt;flip:x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304FCE">
              <w:rPr>
                <w:noProof/>
              </w:rPr>
              <w:drawing>
                <wp:anchor distT="0" distB="0" distL="114300" distR="114300" simplePos="0" relativeHeight="251930624" behindDoc="1" locked="0" layoutInCell="1" allowOverlap="1" wp14:anchorId="722FE72A" wp14:editId="63B6DF95">
                  <wp:simplePos x="0" y="0"/>
                  <wp:positionH relativeFrom="column">
                    <wp:posOffset>142452</wp:posOffset>
                  </wp:positionH>
                  <wp:positionV relativeFrom="paragraph">
                    <wp:posOffset>175048</wp:posOffset>
                  </wp:positionV>
                  <wp:extent cx="1735455" cy="1910080"/>
                  <wp:effectExtent l="0" t="0" r="0" b="0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455" cy="191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3D68CB3C" wp14:editId="79AC34F0">
                      <wp:simplePos x="0" y="0"/>
                      <wp:positionH relativeFrom="column">
                        <wp:posOffset>1380702</wp:posOffset>
                      </wp:positionH>
                      <wp:positionV relativeFrom="paragraph">
                        <wp:posOffset>790998</wp:posOffset>
                      </wp:positionV>
                      <wp:extent cx="1072726" cy="232199"/>
                      <wp:effectExtent l="19050" t="57150" r="13335" b="34925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72726" cy="23219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F0947A" id="Straight Arrow Connector 40" o:spid="_x0000_s1026" type="#_x0000_t32" style="position:absolute;margin-left:108.7pt;margin-top:62.3pt;width:84.45pt;height:18.3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50821F86" wp14:editId="5E77C4E9">
                      <wp:simplePos x="0" y="0"/>
                      <wp:positionH relativeFrom="column">
                        <wp:posOffset>519218</wp:posOffset>
                      </wp:positionH>
                      <wp:positionV relativeFrom="paragraph">
                        <wp:posOffset>433282</wp:posOffset>
                      </wp:positionV>
                      <wp:extent cx="1934634" cy="590126"/>
                      <wp:effectExtent l="38100" t="38100" r="27940" b="19685"/>
                      <wp:wrapNone/>
                      <wp:docPr id="1276515277" name="Straight Arrow Connector 12765152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34634" cy="59012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072914" id="Straight Arrow Connector 1276515277" o:spid="_x0000_s1026" type="#_x0000_t32" style="position:absolute;margin-left:40.9pt;margin-top:34.1pt;width:152.35pt;height:46.4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59B47BA4" wp14:editId="33CA03E0">
                      <wp:simplePos x="0" y="0"/>
                      <wp:positionH relativeFrom="column">
                        <wp:posOffset>1188085</wp:posOffset>
                      </wp:positionH>
                      <wp:positionV relativeFrom="paragraph">
                        <wp:posOffset>509482</wp:posOffset>
                      </wp:positionV>
                      <wp:extent cx="1280160" cy="503555"/>
                      <wp:effectExtent l="38100" t="38100" r="15240" b="29845"/>
                      <wp:wrapNone/>
                      <wp:docPr id="1276515273" name="Straight Arrow Connector 1276515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80160" cy="5035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A15DFE" id="Straight Arrow Connector 1276515273" o:spid="_x0000_s1026" type="#_x0000_t32" style="position:absolute;margin-left:93.55pt;margin-top:40.1pt;width:100.8pt;height:39.65pt;flip:x y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B34A548" w14:textId="5A0E6B0B" w:rsidR="009F6887" w:rsidRPr="009F6887" w:rsidRDefault="009F6887" w:rsidP="009F6887"/>
          <w:p w14:paraId="48D45B4F" w14:textId="678B53BB" w:rsidR="009F6887" w:rsidRPr="009F6887" w:rsidRDefault="007D588F" w:rsidP="009F6887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7B3875BB" wp14:editId="591743AE">
                      <wp:simplePos x="0" y="0"/>
                      <wp:positionH relativeFrom="column">
                        <wp:posOffset>2442845</wp:posOffset>
                      </wp:positionH>
                      <wp:positionV relativeFrom="paragraph">
                        <wp:posOffset>58420</wp:posOffset>
                      </wp:positionV>
                      <wp:extent cx="2777067" cy="807720"/>
                      <wp:effectExtent l="0" t="0" r="23495" b="11430"/>
                      <wp:wrapNone/>
                      <wp:docPr id="1276515270" name="Text Box 1276515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77067" cy="807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770F6E3" w14:textId="7854BC77" w:rsidR="0092279D" w:rsidRPr="00BB0178" w:rsidRDefault="0092279D" w:rsidP="0092279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B0178">
                                    <w:rPr>
                                      <w:sz w:val="16"/>
                                      <w:szCs w:val="16"/>
                                    </w:rPr>
                                    <w:t>Item: POLY MESH</w:t>
                                  </w:r>
                                  <w:r w:rsidR="00304FCE" w:rsidRPr="00BB0178">
                                    <w:rPr>
                                      <w:sz w:val="16"/>
                                      <w:szCs w:val="16"/>
                                    </w:rPr>
                                    <w:t xml:space="preserve"> / 70D RIPSTOP / #8 ZIPPER CHAIN &amp; SLIDER WITH 3.5MM PARA CORD</w:t>
                                  </w:r>
                                </w:p>
                                <w:p w14:paraId="68B618CB" w14:textId="19CDAECE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52F4B087" w14:textId="719BD375" w:rsidR="0092279D" w:rsidRPr="007D588F" w:rsidRDefault="00BB0178" w:rsidP="0092279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3875BB" id="Text Box 1276515270" o:spid="_x0000_s1037" type="#_x0000_t202" style="position:absolute;margin-left:192.35pt;margin-top:4.6pt;width:218.65pt;height:63.6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" fillcolor="white [3201]" strokeweight=".5pt">
                      <v:textbox>
                        <w:txbxContent>
                          <w:p w14:paraId="1770F6E3" w14:textId="7854BC77" w:rsidR="0092279D" w:rsidRPr="00BB0178" w:rsidRDefault="0092279D" w:rsidP="0092279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B0178">
                              <w:rPr>
                                <w:sz w:val="16"/>
                                <w:szCs w:val="16"/>
                              </w:rPr>
                              <w:t>Item: POLY MESH</w:t>
                            </w:r>
                            <w:r w:rsidR="00304FCE" w:rsidRPr="00BB0178">
                              <w:rPr>
                                <w:sz w:val="16"/>
                                <w:szCs w:val="16"/>
                              </w:rPr>
                              <w:t xml:space="preserve"> / 70D RIPSTOP / #8 ZIPPER CHAIN &amp; SLIDER WITH 3.5MM PARA CORD</w:t>
                            </w:r>
                          </w:p>
                          <w:p w14:paraId="68B618CB" w14:textId="19CDAECE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52F4B087" w14:textId="719BD375" w:rsidR="0092279D" w:rsidRPr="007D588F" w:rsidRDefault="00BB0178" w:rsidP="0092279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AB9050E" w14:textId="07915821" w:rsidR="009F6887" w:rsidRPr="009F6887" w:rsidRDefault="009F6887" w:rsidP="009F6887"/>
          <w:p w14:paraId="29CFD074" w14:textId="7050A06F" w:rsidR="009F6887" w:rsidRDefault="000B6685" w:rsidP="000B6685">
            <w:pPr>
              <w:tabs>
                <w:tab w:val="left" w:pos="7005"/>
              </w:tabs>
            </w:pPr>
            <w:r>
              <w:tab/>
            </w:r>
          </w:p>
          <w:p w14:paraId="5E15629E" w14:textId="3AC88886" w:rsidR="009F6887" w:rsidRPr="009F6887" w:rsidRDefault="009F6887" w:rsidP="009F6887"/>
          <w:p w14:paraId="46A687A1" w14:textId="752565FC" w:rsidR="009F6887" w:rsidRDefault="009F6887" w:rsidP="009F6887">
            <w:pPr>
              <w:ind w:firstLine="720"/>
            </w:pPr>
          </w:p>
          <w:p w14:paraId="510871ED" w14:textId="175AA924" w:rsidR="00584CAD" w:rsidRPr="00584CAD" w:rsidRDefault="00584CAD" w:rsidP="00584CAD"/>
          <w:p w14:paraId="5519B9CA" w14:textId="6DF08419" w:rsidR="00584CAD" w:rsidRPr="00584CAD" w:rsidRDefault="00584CAD" w:rsidP="00584CAD"/>
          <w:p w14:paraId="35072D0E" w14:textId="705CE458" w:rsidR="00584CAD" w:rsidRPr="00584CAD" w:rsidRDefault="00584CAD" w:rsidP="00584CAD"/>
          <w:p w14:paraId="269CB4D8" w14:textId="7FC83C7E" w:rsidR="00584CAD" w:rsidRDefault="00BB0178" w:rsidP="00584CAD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707C419E" wp14:editId="7F921396">
                      <wp:simplePos x="0" y="0"/>
                      <wp:positionH relativeFrom="column">
                        <wp:posOffset>2671445</wp:posOffset>
                      </wp:positionH>
                      <wp:positionV relativeFrom="paragraph">
                        <wp:posOffset>119380</wp:posOffset>
                      </wp:positionV>
                      <wp:extent cx="1325880" cy="647700"/>
                      <wp:effectExtent l="0" t="0" r="26670" b="19050"/>
                      <wp:wrapNone/>
                      <wp:docPr id="1276515383" name="Text Box 1276515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25880" cy="647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BEF3E1" w14:textId="2CB36F99" w:rsidR="00BB0178" w:rsidRPr="00BB0178" w:rsidRDefault="00BB0178" w:rsidP="0092279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B0178">
                                    <w:rPr>
                                      <w:sz w:val="16"/>
                                      <w:szCs w:val="16"/>
                                    </w:rPr>
                                    <w:t>Item: 70D RIPSTOP</w:t>
                                  </w:r>
                                </w:p>
                                <w:p w14:paraId="3E9ED462" w14:textId="537E3079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64F4B653" w14:textId="67181741" w:rsidR="00BB0178" w:rsidRPr="007D588F" w:rsidRDefault="00BB0178" w:rsidP="0092279D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7C419E" id="Text Box 1276515383" o:spid="_x0000_s1038" type="#_x0000_t202" style="position:absolute;margin-left:210.35pt;margin-top:9.4pt;width:104.4pt;height:51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" fillcolor="white [3201]" strokeweight=".5pt">
                      <v:textbox>
                        <w:txbxContent>
                          <w:p w14:paraId="3EBEF3E1" w14:textId="2CB36F99" w:rsidR="00BB0178" w:rsidRPr="00BB0178" w:rsidRDefault="00BB0178" w:rsidP="0092279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B0178">
                              <w:rPr>
                                <w:sz w:val="16"/>
                                <w:szCs w:val="16"/>
                              </w:rPr>
                              <w:t>Item: 70D RIPSTOP</w:t>
                            </w:r>
                          </w:p>
                          <w:p w14:paraId="3E9ED462" w14:textId="537E3079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64F4B653" w14:textId="67181741" w:rsidR="00BB0178" w:rsidRPr="007D588F" w:rsidRDefault="00BB0178" w:rsidP="0092279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6D14" w:rsidRPr="008A6D14">
              <w:rPr>
                <w:noProof/>
              </w:rPr>
              <w:drawing>
                <wp:anchor distT="0" distB="0" distL="114300" distR="114300" simplePos="0" relativeHeight="251931648" behindDoc="1" locked="0" layoutInCell="1" allowOverlap="1" wp14:anchorId="6C2045D9" wp14:editId="446AD2D6">
                  <wp:simplePos x="0" y="0"/>
                  <wp:positionH relativeFrom="column">
                    <wp:posOffset>122767</wp:posOffset>
                  </wp:positionH>
                  <wp:positionV relativeFrom="paragraph">
                    <wp:posOffset>113877</wp:posOffset>
                  </wp:positionV>
                  <wp:extent cx="1769534" cy="2380682"/>
                  <wp:effectExtent l="0" t="0" r="2540" b="635"/>
                  <wp:wrapNone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534" cy="238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57A1B18" w14:textId="55D8BBBA" w:rsidR="00584CAD" w:rsidRDefault="00BB0178" w:rsidP="00584CA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43135E1B" wp14:editId="75CDB0D4">
                      <wp:simplePos x="0" y="0"/>
                      <wp:positionH relativeFrom="column">
                        <wp:posOffset>1208405</wp:posOffset>
                      </wp:positionH>
                      <wp:positionV relativeFrom="paragraph">
                        <wp:posOffset>40640</wp:posOffset>
                      </wp:positionV>
                      <wp:extent cx="1493520" cy="259715"/>
                      <wp:effectExtent l="19050" t="57150" r="11430" b="26035"/>
                      <wp:wrapNone/>
                      <wp:docPr id="42" name="Straight Arrow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93520" cy="2597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F6552E" id="Straight Arrow Connector 42" o:spid="_x0000_s1026" type="#_x0000_t32" style="position:absolute;margin-left:95.15pt;margin-top:3.2pt;width:117.6pt;height:20.4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47384E3" w14:textId="29BB10E5" w:rsidR="00584CAD" w:rsidRDefault="00BB0178" w:rsidP="00584CAD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42F38E5F" wp14:editId="6CF258C3">
                      <wp:simplePos x="0" y="0"/>
                      <wp:positionH relativeFrom="column">
                        <wp:posOffset>934085</wp:posOffset>
                      </wp:positionH>
                      <wp:positionV relativeFrom="paragraph">
                        <wp:posOffset>1129665</wp:posOffset>
                      </wp:positionV>
                      <wp:extent cx="1325880" cy="387985"/>
                      <wp:effectExtent l="38100" t="38100" r="26670" b="31115"/>
                      <wp:wrapNone/>
                      <wp:docPr id="34" name="Straight Arrow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25880" cy="3879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18AF13" id="Straight Arrow Connector 34" o:spid="_x0000_s1026" type="#_x0000_t32" style="position:absolute;margin-left:73.55pt;margin-top:88.95pt;width:104.4pt;height:30.55pt;flip:x y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2F3F9164" wp14:editId="059CD71F">
                      <wp:simplePos x="0" y="0"/>
                      <wp:positionH relativeFrom="column">
                        <wp:posOffset>1063625</wp:posOffset>
                      </wp:positionH>
                      <wp:positionV relativeFrom="paragraph">
                        <wp:posOffset>89534</wp:posOffset>
                      </wp:positionV>
                      <wp:extent cx="1623060" cy="556895"/>
                      <wp:effectExtent l="38100" t="0" r="15240" b="71755"/>
                      <wp:wrapNone/>
                      <wp:docPr id="1276515278" name="Straight Arrow Connector 12765152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23060" cy="55689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240230" id="Straight Arrow Connector 1276515278" o:spid="_x0000_s1026" type="#_x0000_t32" style="position:absolute;margin-left:83.75pt;margin-top:7.05pt;width:127.8pt;height:43.85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536B2DD" w14:textId="77777777" w:rsidR="00BB0178" w:rsidRPr="00BB0178" w:rsidRDefault="00BB0178" w:rsidP="00BB0178"/>
          <w:p w14:paraId="7829722D" w14:textId="77777777" w:rsidR="00BB0178" w:rsidRPr="00BB0178" w:rsidRDefault="00BB0178" w:rsidP="00BB0178"/>
          <w:p w14:paraId="6022305D" w14:textId="77777777" w:rsidR="00BB0178" w:rsidRPr="00BB0178" w:rsidRDefault="00BB0178" w:rsidP="00BB0178"/>
          <w:p w14:paraId="781148DE" w14:textId="77777777" w:rsidR="00BB0178" w:rsidRPr="00BB0178" w:rsidRDefault="00BB0178" w:rsidP="00BB0178"/>
          <w:p w14:paraId="19775164" w14:textId="0883D99E" w:rsidR="00BB0178" w:rsidRPr="00BB0178" w:rsidRDefault="007D588F" w:rsidP="00BB0178"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5815E1A3" wp14:editId="7F5DB18A">
                      <wp:simplePos x="0" y="0"/>
                      <wp:positionH relativeFrom="column">
                        <wp:posOffset>2277745</wp:posOffset>
                      </wp:positionH>
                      <wp:positionV relativeFrom="paragraph">
                        <wp:posOffset>184150</wp:posOffset>
                      </wp:positionV>
                      <wp:extent cx="2700867" cy="692728"/>
                      <wp:effectExtent l="0" t="0" r="23495" b="12700"/>
                      <wp:wrapNone/>
                      <wp:docPr id="1276515272" name="Text Box 1276515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0867" cy="6927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B6A88A" w14:textId="67D38A9A" w:rsidR="006A753C" w:rsidRDefault="006A753C" w:rsidP="006A753C">
                                  <w:r>
                                    <w:t xml:space="preserve">Item: </w:t>
                                  </w:r>
                                  <w:r w:rsidR="008A6D14">
                                    <w:t>70D INSIDE 3MM EVA FOAM HARD</w:t>
                                  </w:r>
                                  <w:r>
                                    <w:t xml:space="preserve">  </w:t>
                                  </w:r>
                                </w:p>
                                <w:p w14:paraId="606C6D81" w14:textId="65A221DE" w:rsidR="006A753C" w:rsidRDefault="006A753C" w:rsidP="006A753C">
                                  <w:r>
                                    <w:t xml:space="preserve">Style Color: </w:t>
                                  </w:r>
                                  <w:r w:rsidR="00BB0178">
                                    <w:t>ALL COLOR</w:t>
                                  </w:r>
                                </w:p>
                                <w:p w14:paraId="3AB1D09F" w14:textId="77777777" w:rsidR="006A753C" w:rsidRDefault="006A753C" w:rsidP="006A753C">
                                  <w:r>
                                    <w:t>RM Color: TFP</w:t>
                                  </w:r>
                                </w:p>
                                <w:p w14:paraId="529D26AC" w14:textId="77777777" w:rsidR="006A753C" w:rsidRDefault="006A753C" w:rsidP="006A753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15E1A3" id="Text Box 1276515272" o:spid="_x0000_s1039" type="#_x0000_t202" style="position:absolute;margin-left:179.35pt;margin-top:14.5pt;width:212.65pt;height:54.5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" fillcolor="white [3201]" strokeweight=".5pt">
                      <v:textbox>
                        <w:txbxContent>
                          <w:p w14:paraId="1EB6A88A" w14:textId="67D38A9A" w:rsidR="006A753C" w:rsidRDefault="006A753C" w:rsidP="006A753C">
                            <w:r>
                              <w:t xml:space="preserve">Item: </w:t>
                            </w:r>
                            <w:r w:rsidR="008A6D14">
                              <w:t>70D INSIDE 3MM EVA FOAM HARD</w:t>
                            </w:r>
                            <w:r>
                              <w:t xml:space="preserve">  </w:t>
                            </w:r>
                          </w:p>
                          <w:p w14:paraId="606C6D81" w14:textId="65A221DE" w:rsidR="006A753C" w:rsidRDefault="006A753C" w:rsidP="006A753C">
                            <w:r>
                              <w:t xml:space="preserve">Style Color: </w:t>
                            </w:r>
                            <w:r w:rsidR="00BB0178">
                              <w:t>ALL COLOR</w:t>
                            </w:r>
                          </w:p>
                          <w:p w14:paraId="3AB1D09F" w14:textId="77777777" w:rsidR="006A753C" w:rsidRDefault="006A753C" w:rsidP="006A753C">
                            <w:r>
                              <w:t>RM Color: TFP</w:t>
                            </w:r>
                          </w:p>
                          <w:p w14:paraId="529D26AC" w14:textId="77777777" w:rsidR="006A753C" w:rsidRDefault="006A753C" w:rsidP="006A753C"/>
                        </w:txbxContent>
                      </v:textbox>
                    </v:shape>
                  </w:pict>
                </mc:Fallback>
              </mc:AlternateContent>
            </w:r>
          </w:p>
          <w:p w14:paraId="14C3FB9B" w14:textId="51A398F1" w:rsidR="00BB0178" w:rsidRPr="00BB0178" w:rsidRDefault="00BB0178" w:rsidP="00BB0178"/>
          <w:p w14:paraId="10F0ED0C" w14:textId="77777777" w:rsidR="00BB0178" w:rsidRPr="00BB0178" w:rsidRDefault="00BB0178" w:rsidP="00BB0178"/>
          <w:p w14:paraId="155FBC10" w14:textId="77777777" w:rsidR="00BB0178" w:rsidRDefault="00BB0178" w:rsidP="00BB0178"/>
          <w:p w14:paraId="68354C96" w14:textId="77777777" w:rsidR="00BB0178" w:rsidRDefault="00BB0178" w:rsidP="00BB0178"/>
          <w:p w14:paraId="21364942" w14:textId="2AC08393" w:rsidR="00BB0178" w:rsidRPr="00BB0178" w:rsidRDefault="00BB0178" w:rsidP="00BB0178"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012FFD3B" wp14:editId="0422B876">
                      <wp:simplePos x="0" y="0"/>
                      <wp:positionH relativeFrom="column">
                        <wp:posOffset>2771775</wp:posOffset>
                      </wp:positionH>
                      <wp:positionV relativeFrom="paragraph">
                        <wp:posOffset>652780</wp:posOffset>
                      </wp:positionV>
                      <wp:extent cx="2479675" cy="784860"/>
                      <wp:effectExtent l="0" t="0" r="15875" b="15240"/>
                      <wp:wrapNone/>
                      <wp:docPr id="1276515388" name="Text Box 1276515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9675" cy="7848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F6F605" w14:textId="77777777" w:rsidR="00BB0178" w:rsidRPr="00BB0178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B0178">
                                    <w:rPr>
                                      <w:sz w:val="16"/>
                                      <w:szCs w:val="16"/>
                                    </w:rPr>
                                    <w:t xml:space="preserve">Item: 70D RIPSTOP / 25MM foldable elastic / 25mm Velcro loop &amp; hook / 20mm nylon tape </w:t>
                                  </w:r>
                                </w:p>
                                <w:p w14:paraId="36846B34" w14:textId="12066B8D" w:rsidR="00BB0178" w:rsidRPr="00782984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54DD95B1" w14:textId="4A1512EB" w:rsidR="00BB0178" w:rsidRPr="00BB0178" w:rsidRDefault="00BB0178" w:rsidP="00BB017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2FFD3B" id="Text Box 1276515388" o:spid="_x0000_s1040" type="#_x0000_t202" style="position:absolute;margin-left:218.25pt;margin-top:51.4pt;width:195.25pt;height:61.8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" fillcolor="white [3201]" strokeweight=".5pt">
                      <v:textbox>
                        <w:txbxContent>
                          <w:p w14:paraId="50F6F605" w14:textId="77777777" w:rsidR="00BB0178" w:rsidRPr="00BB0178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B0178">
                              <w:rPr>
                                <w:sz w:val="16"/>
                                <w:szCs w:val="16"/>
                              </w:rPr>
                              <w:t xml:space="preserve">Item: 70D RIPSTOP / 25MM foldable elastic / 25mm Velcro loop &amp; hook / 20mm nylon tape </w:t>
                            </w:r>
                          </w:p>
                          <w:p w14:paraId="36846B34" w14:textId="12066B8D" w:rsidR="00BB0178" w:rsidRPr="00782984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54DD95B1" w14:textId="4A1512EB" w:rsidR="00BB0178" w:rsidRPr="00BB0178" w:rsidRDefault="00BB0178" w:rsidP="00BB017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52C2D863" wp14:editId="4DCCA0B9">
                      <wp:simplePos x="0" y="0"/>
                      <wp:positionH relativeFrom="column">
                        <wp:posOffset>1741804</wp:posOffset>
                      </wp:positionH>
                      <wp:positionV relativeFrom="paragraph">
                        <wp:posOffset>492760</wp:posOffset>
                      </wp:positionV>
                      <wp:extent cx="1002665" cy="620031"/>
                      <wp:effectExtent l="38100" t="38100" r="26035" b="27940"/>
                      <wp:wrapNone/>
                      <wp:docPr id="1276515389" name="Straight Arrow Connector 1276515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02665" cy="6200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DC5F51" id="Straight Arrow Connector 1276515389" o:spid="_x0000_s1026" type="#_x0000_t32" style="position:absolute;margin-left:137.15pt;margin-top:38.8pt;width:78.95pt;height:48.8pt;flip:x y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B0178">
              <w:rPr>
                <w:noProof/>
              </w:rPr>
              <w:drawing>
                <wp:anchor distT="0" distB="0" distL="114300" distR="114300" simplePos="0" relativeHeight="252027904" behindDoc="1" locked="0" layoutInCell="1" allowOverlap="1" wp14:anchorId="435A4A4D" wp14:editId="0C1065D8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287020</wp:posOffset>
                  </wp:positionV>
                  <wp:extent cx="2277110" cy="2969895"/>
                  <wp:effectExtent l="0" t="0" r="8890" b="1905"/>
                  <wp:wrapNone/>
                  <wp:docPr id="1276515390" name="Picture 1276515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5269" cy="2980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4835E230" wp14:editId="7EBCAA4C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424180</wp:posOffset>
                      </wp:positionV>
                      <wp:extent cx="1502410" cy="696761"/>
                      <wp:effectExtent l="38100" t="38100" r="21590" b="27305"/>
                      <wp:wrapNone/>
                      <wp:docPr id="1276515387" name="Straight Arrow Connector 12765153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02410" cy="69676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183CC9" id="Straight Arrow Connector 1276515387" o:spid="_x0000_s1026" type="#_x0000_t32" style="position:absolute;margin-left:99.95pt;margin-top:33.4pt;width:118.3pt;height:54.85pt;flip:x y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 wp14:anchorId="249C781D" wp14:editId="591B1334">
                      <wp:simplePos x="0" y="0"/>
                      <wp:positionH relativeFrom="column">
                        <wp:posOffset>598805</wp:posOffset>
                      </wp:positionH>
                      <wp:positionV relativeFrom="paragraph">
                        <wp:posOffset>1087120</wp:posOffset>
                      </wp:positionV>
                      <wp:extent cx="2171700" cy="295783"/>
                      <wp:effectExtent l="38100" t="0" r="19050" b="85725"/>
                      <wp:wrapNone/>
                      <wp:docPr id="1276515386" name="Straight Arrow Connector 1276515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71700" cy="29578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351A61" id="Straight Arrow Connector 1276515386" o:spid="_x0000_s1026" type="#_x0000_t32" style="position:absolute;margin-left:47.15pt;margin-top:85.6pt;width:171pt;height:23.3pt;flip:x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09D356DB" wp14:editId="4092C1A1">
                      <wp:simplePos x="0" y="0"/>
                      <wp:positionH relativeFrom="column">
                        <wp:posOffset>1330324</wp:posOffset>
                      </wp:positionH>
                      <wp:positionV relativeFrom="paragraph">
                        <wp:posOffset>1056640</wp:posOffset>
                      </wp:positionV>
                      <wp:extent cx="1544955" cy="727701"/>
                      <wp:effectExtent l="38100" t="0" r="17145" b="53975"/>
                      <wp:wrapNone/>
                      <wp:docPr id="1276515385" name="Straight Arrow Connector 1276515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44955" cy="72770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4E3F0D" id="Straight Arrow Connector 1276515385" o:spid="_x0000_s1026" type="#_x0000_t32" style="position:absolute;margin-left:104.75pt;margin-top:83.2pt;width:121.65pt;height:57.3pt;flip:x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B017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38750764" wp14:editId="23A308BB">
                      <wp:simplePos x="0" y="0"/>
                      <wp:positionH relativeFrom="column">
                        <wp:posOffset>1147444</wp:posOffset>
                      </wp:positionH>
                      <wp:positionV relativeFrom="paragraph">
                        <wp:posOffset>652780</wp:posOffset>
                      </wp:positionV>
                      <wp:extent cx="1595967" cy="488847"/>
                      <wp:effectExtent l="38100" t="38100" r="23495" b="26035"/>
                      <wp:wrapNone/>
                      <wp:docPr id="1276515384" name="Straight Arrow Connector 1276515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95967" cy="48884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C98672" id="Straight Arrow Connector 1276515384" o:spid="_x0000_s1026" type="#_x0000_t32" style="position:absolute;margin-left:90.35pt;margin-top:51.4pt;width:125.65pt;height:38.5pt;flip:x y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48776B76" w14:textId="41A4FEAB" w:rsidR="00CD434E" w:rsidRDefault="00CD434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D434E" w:rsidRPr="00DE4BCC" w14:paraId="6187CDF8" w14:textId="77777777" w:rsidTr="00F05F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1D8497C" w14:textId="6C450170" w:rsidR="00CD434E" w:rsidRPr="00DE4BCC" w:rsidRDefault="00CD434E" w:rsidP="00F05F7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CD434E" w:rsidRPr="00DE4BCC" w14:paraId="12F249FA" w14:textId="77777777" w:rsidTr="0058474F">
        <w:trPr>
          <w:trHeight w:val="12455"/>
        </w:trPr>
        <w:tc>
          <w:tcPr>
            <w:tcW w:w="5000" w:type="pct"/>
          </w:tcPr>
          <w:p w14:paraId="27DEDCA9" w14:textId="6D280AD5" w:rsidR="00CD434E" w:rsidRPr="00067092" w:rsidRDefault="007D588F" w:rsidP="00067092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38FA04EC" wp14:editId="44A8F9F2">
                      <wp:simplePos x="0" y="0"/>
                      <wp:positionH relativeFrom="column">
                        <wp:posOffset>4416425</wp:posOffset>
                      </wp:positionH>
                      <wp:positionV relativeFrom="paragraph">
                        <wp:posOffset>65405</wp:posOffset>
                      </wp:positionV>
                      <wp:extent cx="1158240" cy="647700"/>
                      <wp:effectExtent l="0" t="0" r="22860" b="19050"/>
                      <wp:wrapNone/>
                      <wp:docPr id="1276515394" name="Text Box 1276515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8240" cy="647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CE7A78D" w14:textId="77777777" w:rsidR="00067092" w:rsidRPr="00782984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7E13937A" w14:textId="77777777" w:rsidR="00067092" w:rsidRPr="00782984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543E96EF" w14:textId="2A718436" w:rsidR="00067092" w:rsidRPr="007D588F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</w:p>
                                <w:p w14:paraId="00312E70" w14:textId="77777777" w:rsidR="00067092" w:rsidRDefault="00067092" w:rsidP="00067092"/>
                                <w:p w14:paraId="79CF2978" w14:textId="77777777" w:rsidR="00067092" w:rsidRDefault="00067092" w:rsidP="0006709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FA04EC" id="Text Box 1276515394" o:spid="_x0000_s1041" type="#_x0000_t202" style="position:absolute;margin-left:347.75pt;margin-top:5.15pt;width:91.2pt;height:51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" fillcolor="white [3201]" strokeweight=".5pt">
                      <v:textbox>
                        <w:txbxContent>
                          <w:p w14:paraId="1CE7A78D" w14:textId="77777777" w:rsidR="00067092" w:rsidRPr="00782984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E13937A" w14:textId="77777777" w:rsidR="00067092" w:rsidRPr="00782984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543E96EF" w14:textId="2A718436" w:rsidR="00067092" w:rsidRPr="007D588F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</w:p>
                          <w:p w14:paraId="00312E70" w14:textId="77777777" w:rsidR="00067092" w:rsidRDefault="00067092" w:rsidP="00067092"/>
                          <w:p w14:paraId="79CF2978" w14:textId="77777777" w:rsidR="00067092" w:rsidRDefault="00067092" w:rsidP="00067092"/>
                        </w:txbxContent>
                      </v:textbox>
                    </v:shape>
                  </w:pict>
                </mc:Fallback>
              </mc:AlternateContent>
            </w:r>
            <w:r w:rsidR="0006709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0554081E" wp14:editId="4570836A">
                      <wp:simplePos x="0" y="0"/>
                      <wp:positionH relativeFrom="column">
                        <wp:posOffset>1337945</wp:posOffset>
                      </wp:positionH>
                      <wp:positionV relativeFrom="paragraph">
                        <wp:posOffset>141605</wp:posOffset>
                      </wp:positionV>
                      <wp:extent cx="3101340" cy="68580"/>
                      <wp:effectExtent l="38100" t="0" r="22860" b="102870"/>
                      <wp:wrapNone/>
                      <wp:docPr id="1276515287" name="Straight Arrow Connector 12765152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01340" cy="685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348F47" id="Straight Arrow Connector 1276515287" o:spid="_x0000_s1026" type="#_x0000_t32" style="position:absolute;margin-left:105.35pt;margin-top:11.15pt;width:244.2pt;height:5.4pt;flip:x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67092" w:rsidRPr="0058474F">
              <w:rPr>
                <w:noProof/>
              </w:rPr>
              <w:drawing>
                <wp:anchor distT="0" distB="0" distL="114300" distR="114300" simplePos="0" relativeHeight="251937792" behindDoc="1" locked="0" layoutInCell="1" allowOverlap="1" wp14:anchorId="6D9CC854" wp14:editId="5C7160C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135255</wp:posOffset>
                  </wp:positionV>
                  <wp:extent cx="2430145" cy="1633855"/>
                  <wp:effectExtent l="0" t="0" r="8255" b="4445"/>
                  <wp:wrapNone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45" cy="163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C407C7" w14:textId="598EC27F" w:rsidR="00CD434E" w:rsidRPr="009F6887" w:rsidRDefault="00584CAD" w:rsidP="00584CAD">
            <w:pPr>
              <w:tabs>
                <w:tab w:val="left" w:pos="5025"/>
              </w:tabs>
            </w:pPr>
            <w:r>
              <w:tab/>
            </w:r>
          </w:p>
          <w:p w14:paraId="1A6B229B" w14:textId="0746ADB8" w:rsidR="00CD434E" w:rsidRDefault="007D588F" w:rsidP="00F05F7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40ED7F99" wp14:editId="3177F5DD">
                      <wp:simplePos x="0" y="0"/>
                      <wp:positionH relativeFrom="column">
                        <wp:posOffset>1703705</wp:posOffset>
                      </wp:positionH>
                      <wp:positionV relativeFrom="paragraph">
                        <wp:posOffset>91440</wp:posOffset>
                      </wp:positionV>
                      <wp:extent cx="1043940" cy="343535"/>
                      <wp:effectExtent l="38100" t="38100" r="22860" b="37465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43940" cy="3435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4CE7E2" id="Straight Arrow Connector 53" o:spid="_x0000_s1026" type="#_x0000_t32" style="position:absolute;margin-left:134.15pt;margin-top:7.2pt;width:82.2pt;height:27.05pt;flip:x 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3E969EB4" wp14:editId="14BBA039">
                      <wp:simplePos x="0" y="0"/>
                      <wp:positionH relativeFrom="column">
                        <wp:posOffset>2740025</wp:posOffset>
                      </wp:positionH>
                      <wp:positionV relativeFrom="paragraph">
                        <wp:posOffset>137795</wp:posOffset>
                      </wp:positionV>
                      <wp:extent cx="1554480" cy="662940"/>
                      <wp:effectExtent l="0" t="0" r="26670" b="22860"/>
                      <wp:wrapNone/>
                      <wp:docPr id="1276515403" name="Text Box 1276515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4480" cy="6629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CCE897" w14:textId="7059A70E" w:rsidR="00067092" w:rsidRPr="00782984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25MM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F03BC1A" w14:textId="77777777" w:rsidR="00067092" w:rsidRPr="00782984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4207AB24" w14:textId="430B3506" w:rsidR="00067092" w:rsidRPr="007D588F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3B3D6BC8" w14:textId="77777777" w:rsidR="00067092" w:rsidRDefault="00067092" w:rsidP="00067092"/>
                                <w:p w14:paraId="3E5C9A1E" w14:textId="77777777" w:rsidR="00067092" w:rsidRDefault="00067092" w:rsidP="0006709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969EB4" id="Text Box 1276515403" o:spid="_x0000_s1042" type="#_x0000_t202" style="position:absolute;margin-left:215.75pt;margin-top:10.85pt;width:122.4pt;height:52.2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" fillcolor="white [3201]" strokeweight=".5pt">
                      <v:textbox>
                        <w:txbxContent>
                          <w:p w14:paraId="1BCCE897" w14:textId="7059A70E" w:rsidR="00067092" w:rsidRPr="00782984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25MM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F03BC1A" w14:textId="77777777" w:rsidR="00067092" w:rsidRPr="00782984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4207AB24" w14:textId="430B3506" w:rsidR="00067092" w:rsidRPr="007D588F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3B3D6BC8" w14:textId="77777777" w:rsidR="00067092" w:rsidRDefault="00067092" w:rsidP="00067092"/>
                          <w:p w14:paraId="3E5C9A1E" w14:textId="77777777" w:rsidR="00067092" w:rsidRDefault="00067092" w:rsidP="00067092"/>
                        </w:txbxContent>
                      </v:textbox>
                    </v:shape>
                  </w:pict>
                </mc:Fallback>
              </mc:AlternateContent>
            </w:r>
          </w:p>
          <w:p w14:paraId="1B1B4876" w14:textId="0715A147" w:rsidR="00CD434E" w:rsidRDefault="00CD434E" w:rsidP="00F05F7A"/>
          <w:p w14:paraId="00B79A88" w14:textId="38A91A75" w:rsidR="00CD434E" w:rsidRDefault="00CD434E" w:rsidP="00F05F7A">
            <w:pPr>
              <w:tabs>
                <w:tab w:val="left" w:pos="5145"/>
              </w:tabs>
            </w:pPr>
            <w:r>
              <w:tab/>
            </w:r>
          </w:p>
          <w:p w14:paraId="1EB007B5" w14:textId="4905FC17" w:rsidR="00CD434E" w:rsidRDefault="00CD434E" w:rsidP="00F05F7A"/>
          <w:p w14:paraId="62247C5A" w14:textId="38FA0306" w:rsidR="00CD434E" w:rsidRPr="009F6887" w:rsidRDefault="00CD434E" w:rsidP="00F05F7A"/>
          <w:p w14:paraId="2CC3669F" w14:textId="31ACA660" w:rsidR="00CD434E" w:rsidRPr="009F6887" w:rsidRDefault="00CD434E" w:rsidP="00F05F7A"/>
          <w:p w14:paraId="5F449C5B" w14:textId="544DA6ED" w:rsidR="00CD434E" w:rsidRPr="009F6887" w:rsidRDefault="00CD434E" w:rsidP="00F05F7A"/>
          <w:p w14:paraId="662F2A8B" w14:textId="44D3B9E1" w:rsidR="00CD434E" w:rsidRPr="009F6887" w:rsidRDefault="007D588F" w:rsidP="00F05F7A"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2059581E" wp14:editId="49D8CC1D">
                      <wp:simplePos x="0" y="0"/>
                      <wp:positionH relativeFrom="column">
                        <wp:posOffset>4332605</wp:posOffset>
                      </wp:positionH>
                      <wp:positionV relativeFrom="paragraph">
                        <wp:posOffset>48260</wp:posOffset>
                      </wp:positionV>
                      <wp:extent cx="1440180" cy="678180"/>
                      <wp:effectExtent l="0" t="0" r="26670" b="26670"/>
                      <wp:wrapNone/>
                      <wp:docPr id="1276515404" name="Text Box 1276515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6781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A665F2A" w14:textId="4226A87B" w:rsidR="00067092" w:rsidRPr="00782984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38MM S/S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345D9D75" w14:textId="77777777" w:rsidR="00067092" w:rsidRPr="00782984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5A3C6D0F" w14:textId="34348903" w:rsidR="00067092" w:rsidRPr="007D588F" w:rsidRDefault="00067092" w:rsidP="0006709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S/S</w:t>
                                  </w:r>
                                </w:p>
                                <w:p w14:paraId="5B30ACBE" w14:textId="77777777" w:rsidR="00067092" w:rsidRDefault="00067092" w:rsidP="00067092"/>
                                <w:p w14:paraId="755FDC1F" w14:textId="77777777" w:rsidR="00067092" w:rsidRDefault="00067092" w:rsidP="0006709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59581E" id="Text Box 1276515404" o:spid="_x0000_s1043" type="#_x0000_t202" style="position:absolute;margin-left:341.15pt;margin-top:3.8pt;width:113.4pt;height:53.4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" fillcolor="white [3201]" strokeweight=".5pt">
                      <v:textbox>
                        <w:txbxContent>
                          <w:p w14:paraId="2A665F2A" w14:textId="4226A87B" w:rsidR="00067092" w:rsidRPr="00782984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38MM S/S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345D9D75" w14:textId="77777777" w:rsidR="00067092" w:rsidRPr="00782984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5A3C6D0F" w14:textId="34348903" w:rsidR="00067092" w:rsidRPr="007D588F" w:rsidRDefault="00067092" w:rsidP="0006709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S/S</w:t>
                            </w:r>
                          </w:p>
                          <w:p w14:paraId="5B30ACBE" w14:textId="77777777" w:rsidR="00067092" w:rsidRDefault="00067092" w:rsidP="00067092"/>
                          <w:p w14:paraId="755FDC1F" w14:textId="77777777" w:rsidR="00067092" w:rsidRDefault="00067092" w:rsidP="00067092"/>
                        </w:txbxContent>
                      </v:textbox>
                    </v:shape>
                  </w:pict>
                </mc:Fallback>
              </mc:AlternateContent>
            </w:r>
          </w:p>
          <w:p w14:paraId="5DB4910E" w14:textId="4E8AFB33" w:rsidR="00CD434E" w:rsidRPr="009F6887" w:rsidRDefault="00067092" w:rsidP="00F05F7A">
            <w:r w:rsidRPr="0058474F">
              <w:rPr>
                <w:noProof/>
              </w:rPr>
              <w:drawing>
                <wp:anchor distT="0" distB="0" distL="114300" distR="114300" simplePos="0" relativeHeight="252038144" behindDoc="1" locked="0" layoutInCell="1" allowOverlap="1" wp14:anchorId="6F5429F4" wp14:editId="1ACF996B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200025</wp:posOffset>
                  </wp:positionV>
                  <wp:extent cx="2430145" cy="1633855"/>
                  <wp:effectExtent l="0" t="0" r="8255" b="4445"/>
                  <wp:wrapNone/>
                  <wp:docPr id="1276515402" name="Picture 1276515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45" cy="1633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32D9C8D" w14:textId="45F7EFEF" w:rsidR="00CD434E" w:rsidRDefault="00AC1ACD" w:rsidP="00584CAD">
            <w:pPr>
              <w:tabs>
                <w:tab w:val="left" w:pos="5805"/>
                <w:tab w:val="left" w:pos="700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1DD9B444" wp14:editId="0D7265EC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21590</wp:posOffset>
                      </wp:positionV>
                      <wp:extent cx="2674620" cy="571500"/>
                      <wp:effectExtent l="38100" t="0" r="30480" b="76200"/>
                      <wp:wrapNone/>
                      <wp:docPr id="1276515396" name="Straight Arrow Connector 1276515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74620" cy="5715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9AA2D8" id="Straight Arrow Connector 1276515396" o:spid="_x0000_s1026" type="#_x0000_t32" style="position:absolute;margin-left:132.35pt;margin-top:1.7pt;width:210.6pt;height:45pt;flip:x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CD434E">
              <w:tab/>
            </w:r>
            <w:r w:rsidR="00584CAD">
              <w:tab/>
            </w:r>
          </w:p>
          <w:p w14:paraId="37DBBE97" w14:textId="0D1D82A6" w:rsidR="00CD434E" w:rsidRPr="009F6887" w:rsidRDefault="00CD434E" w:rsidP="00F05F7A"/>
          <w:p w14:paraId="66BA079A" w14:textId="1D189A86" w:rsidR="00CD434E" w:rsidRDefault="00CD434E" w:rsidP="00F05F7A">
            <w:pPr>
              <w:ind w:firstLine="720"/>
            </w:pPr>
          </w:p>
          <w:p w14:paraId="46178590" w14:textId="53ECCF5C" w:rsidR="00584CAD" w:rsidRPr="00584CAD" w:rsidRDefault="007D588F" w:rsidP="00584CA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554BADD8" wp14:editId="3A93BDCF">
                      <wp:simplePos x="0" y="0"/>
                      <wp:positionH relativeFrom="column">
                        <wp:posOffset>1703705</wp:posOffset>
                      </wp:positionH>
                      <wp:positionV relativeFrom="paragraph">
                        <wp:posOffset>158750</wp:posOffset>
                      </wp:positionV>
                      <wp:extent cx="1226820" cy="154305"/>
                      <wp:effectExtent l="0" t="57150" r="11430" b="36195"/>
                      <wp:wrapNone/>
                      <wp:docPr id="1276515395" name="Straight Arrow Connector 1276515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26820" cy="1543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90F045" id="Straight Arrow Connector 1276515395" o:spid="_x0000_s1026" type="#_x0000_t32" style="position:absolute;margin-left:134.15pt;margin-top:12.5pt;width:96.6pt;height:12.15pt;flip:x y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50DD7E0D" wp14:editId="5920D822">
                      <wp:simplePos x="0" y="0"/>
                      <wp:positionH relativeFrom="column">
                        <wp:posOffset>2892425</wp:posOffset>
                      </wp:positionH>
                      <wp:positionV relativeFrom="paragraph">
                        <wp:posOffset>23495</wp:posOffset>
                      </wp:positionV>
                      <wp:extent cx="1661160" cy="693420"/>
                      <wp:effectExtent l="0" t="0" r="15240" b="11430"/>
                      <wp:wrapNone/>
                      <wp:docPr id="1276515397" name="Text Box 1276515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116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C633472" w14:textId="77777777" w:rsidR="00067092" w:rsidRPr="00067092" w:rsidRDefault="00067092" w:rsidP="00D96BDD">
                                  <w:pPr>
                                    <w:rPr>
                                      <w:rFonts w:cstheme="minorHAnsi"/>
                                      <w:sz w:val="16"/>
                                      <w:szCs w:val="16"/>
                                    </w:rPr>
                                  </w:pPr>
                                  <w:r w:rsidRPr="00067092">
                                    <w:rPr>
                                      <w:rFonts w:cstheme="minorHAnsi"/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Pr="00067092">
                                    <w:rPr>
                                      <w:rFonts w:cstheme="minorHAnsi"/>
                                      <w:color w:val="000000"/>
                                      <w:sz w:val="16"/>
                                      <w:szCs w:val="16"/>
                                      <w:shd w:val="clear" w:color="auto" w:fill="FFFFFF"/>
                                    </w:rPr>
                                    <w:t>REDUCER 111-0300-5679</w:t>
                                  </w:r>
                                </w:p>
                                <w:p w14:paraId="24DFCB03" w14:textId="0DCC00DF" w:rsidR="00067092" w:rsidRDefault="00067092" w:rsidP="00D96BDD">
                                  <w:r>
                                    <w:t>Style Color: TFP</w:t>
                                  </w:r>
                                </w:p>
                                <w:p w14:paraId="721E6BCA" w14:textId="3D8315BB" w:rsidR="00067092" w:rsidRDefault="00067092" w:rsidP="00D96BDD">
                                  <w:r>
                                    <w:t>RM Color: CBK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DD7E0D" id="Text Box 1276515397" o:spid="_x0000_s1044" type="#_x0000_t202" style="position:absolute;margin-left:227.75pt;margin-top:1.85pt;width:130.8pt;height:54.6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" fillcolor="white [3201]" strokeweight=".5pt">
                      <v:textbox>
                        <w:txbxContent>
                          <w:p w14:paraId="1C633472" w14:textId="77777777" w:rsidR="00067092" w:rsidRPr="00067092" w:rsidRDefault="00067092" w:rsidP="00D96BDD">
                            <w:pPr>
                              <w:rPr>
                                <w:rFonts w:cstheme="minorHAnsi"/>
                                <w:sz w:val="16"/>
                                <w:szCs w:val="16"/>
                              </w:rPr>
                            </w:pPr>
                            <w:r w:rsidRPr="00067092">
                              <w:rPr>
                                <w:rFonts w:cstheme="minorHAnsi"/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Pr="00067092">
                              <w:rPr>
                                <w:rFonts w:cstheme="minorHAnsi"/>
                                <w:color w:val="000000"/>
                                <w:sz w:val="16"/>
                                <w:szCs w:val="16"/>
                                <w:shd w:val="clear" w:color="auto" w:fill="FFFFFF"/>
                              </w:rPr>
                              <w:t>REDUCER 111-0300-5679</w:t>
                            </w:r>
                          </w:p>
                          <w:p w14:paraId="24DFCB03" w14:textId="0DCC00DF" w:rsidR="00067092" w:rsidRDefault="00067092" w:rsidP="00D96BDD">
                            <w:r>
                              <w:t>Style Color: TFP</w:t>
                            </w:r>
                          </w:p>
                          <w:p w14:paraId="721E6BCA" w14:textId="3D8315BB" w:rsidR="00067092" w:rsidRDefault="00067092" w:rsidP="00D96BDD">
                            <w:r>
                              <w:t>RM Color: CBK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3A24C11" w14:textId="4606D194" w:rsidR="00584CAD" w:rsidRPr="00584CAD" w:rsidRDefault="00584CAD" w:rsidP="00584CAD"/>
          <w:p w14:paraId="458D5094" w14:textId="2D680A59" w:rsidR="00584CAD" w:rsidRPr="00584CAD" w:rsidRDefault="00584CAD" w:rsidP="00584CAD"/>
          <w:p w14:paraId="4A69E14A" w14:textId="5ED5FF5B" w:rsidR="00584CAD" w:rsidRDefault="00584CAD" w:rsidP="00584CAD"/>
          <w:p w14:paraId="5A1A2375" w14:textId="737E7F75" w:rsidR="00584CAD" w:rsidRDefault="00584CAD" w:rsidP="00584CAD"/>
          <w:p w14:paraId="593B98F4" w14:textId="01E4A33A" w:rsidR="00584CAD" w:rsidRDefault="00757EF7" w:rsidP="00584CAD">
            <w:pPr>
              <w:tabs>
                <w:tab w:val="left" w:pos="5610"/>
              </w:tabs>
            </w:pP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09489E1F" wp14:editId="55EB9552">
                      <wp:simplePos x="0" y="0"/>
                      <wp:positionH relativeFrom="column">
                        <wp:posOffset>2663825</wp:posOffset>
                      </wp:positionH>
                      <wp:positionV relativeFrom="paragraph">
                        <wp:posOffset>181610</wp:posOffset>
                      </wp:positionV>
                      <wp:extent cx="2674620" cy="662940"/>
                      <wp:effectExtent l="0" t="0" r="11430" b="22860"/>
                      <wp:wrapNone/>
                      <wp:docPr id="1276515288" name="Text Box 12765152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4620" cy="6629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663FFC4" w14:textId="300004FE" w:rsidR="009E6762" w:rsidRPr="003A4BEC" w:rsidRDefault="009E6762" w:rsidP="009E676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A4BEC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757EF7" w:rsidRPr="003A4BEC">
                                    <w:rPr>
                                      <w:sz w:val="16"/>
                                      <w:szCs w:val="16"/>
                                    </w:rPr>
                                    <w:t>SR BUCKLE 20MM SET (810-1061) / (810-1063)</w:t>
                                  </w:r>
                                </w:p>
                                <w:p w14:paraId="4557C3C4" w14:textId="31EE462E" w:rsidR="009E6762" w:rsidRPr="003A4BEC" w:rsidRDefault="009E6762" w:rsidP="009E676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A4BEC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0F033E5F" w14:textId="3EDBDD9B" w:rsidR="00067092" w:rsidRPr="007D588F" w:rsidRDefault="009E6762" w:rsidP="009E676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A4BEC">
                                    <w:rPr>
                                      <w:sz w:val="16"/>
                                      <w:szCs w:val="16"/>
                                    </w:rPr>
                                    <w:t>RM Color: KHAKI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489E1F" id="Text Box 1276515288" o:spid="_x0000_s1045" type="#_x0000_t202" style="position:absolute;margin-left:209.75pt;margin-top:14.3pt;width:210.6pt;height:52.2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" fillcolor="white [3201]" strokeweight=".5pt">
                      <v:textbox>
                        <w:txbxContent>
                          <w:p w14:paraId="0663FFC4" w14:textId="300004FE" w:rsidR="009E6762" w:rsidRPr="003A4BEC" w:rsidRDefault="009E6762" w:rsidP="009E676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A4BEC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757EF7" w:rsidRPr="003A4BEC">
                              <w:rPr>
                                <w:sz w:val="16"/>
                                <w:szCs w:val="16"/>
                              </w:rPr>
                              <w:t>SR BUCKLE 20MM SET (810-1061) / (810-1063)</w:t>
                            </w:r>
                          </w:p>
                          <w:p w14:paraId="4557C3C4" w14:textId="31EE462E" w:rsidR="009E6762" w:rsidRPr="003A4BEC" w:rsidRDefault="009E6762" w:rsidP="009E676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A4BEC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0F033E5F" w14:textId="3EDBDD9B" w:rsidR="00067092" w:rsidRPr="007D588F" w:rsidRDefault="009E6762" w:rsidP="009E676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A4BEC">
                              <w:rPr>
                                <w:sz w:val="16"/>
                                <w:szCs w:val="16"/>
                              </w:rPr>
                              <w:t>RM Color: KHAKI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9C56F5D" w14:textId="2A21BD84" w:rsidR="00D96BDD" w:rsidRPr="00D96BDD" w:rsidRDefault="00D96BDD" w:rsidP="00D96BDD"/>
          <w:p w14:paraId="6CDB213C" w14:textId="5A20E8E1" w:rsidR="00D96BDD" w:rsidRPr="00D96BDD" w:rsidRDefault="00D96BDD" w:rsidP="00D96BDD"/>
          <w:p w14:paraId="132DEBED" w14:textId="3B6D6F30" w:rsidR="00D96BDD" w:rsidRPr="00D96BDD" w:rsidRDefault="007D588F" w:rsidP="00D96BD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3F52C30F" wp14:editId="44133BE8">
                      <wp:simplePos x="0" y="0"/>
                      <wp:positionH relativeFrom="column">
                        <wp:posOffset>2199005</wp:posOffset>
                      </wp:positionH>
                      <wp:positionV relativeFrom="paragraph">
                        <wp:posOffset>137795</wp:posOffset>
                      </wp:positionV>
                      <wp:extent cx="472440" cy="918845"/>
                      <wp:effectExtent l="38100" t="0" r="22860" b="52705"/>
                      <wp:wrapNone/>
                      <wp:docPr id="1276515292" name="Straight Arrow Connector 12765152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72440" cy="9188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54D15F" id="Straight Arrow Connector 1276515292" o:spid="_x0000_s1026" type="#_x0000_t32" style="position:absolute;margin-left:173.15pt;margin-top:10.85pt;width:37.2pt;height:72.35pt;flip:x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A4BEC" w:rsidRPr="0058474F">
              <w:rPr>
                <w:noProof/>
              </w:rPr>
              <w:drawing>
                <wp:anchor distT="0" distB="0" distL="114300" distR="114300" simplePos="0" relativeHeight="251944960" behindDoc="1" locked="0" layoutInCell="1" allowOverlap="1" wp14:anchorId="7BC25867" wp14:editId="0C7E4136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28575</wp:posOffset>
                  </wp:positionV>
                  <wp:extent cx="2302934" cy="2958736"/>
                  <wp:effectExtent l="0" t="0" r="2540" b="0"/>
                  <wp:wrapNone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934" cy="295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048E0F5" w14:textId="5DD7D0AD" w:rsidR="00D96BDD" w:rsidRDefault="00D96BDD" w:rsidP="00D96BDD"/>
          <w:p w14:paraId="2C74003F" w14:textId="3C48971D" w:rsidR="00D96BDD" w:rsidRDefault="00D96BDD" w:rsidP="00D96BDD"/>
          <w:p w14:paraId="042B79F4" w14:textId="68BE4B68" w:rsidR="00D96BDD" w:rsidRPr="00D96BDD" w:rsidRDefault="007D588F" w:rsidP="00D96BD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0D0EEBE4" wp14:editId="0D55C77D">
                      <wp:simplePos x="0" y="0"/>
                      <wp:positionH relativeFrom="column">
                        <wp:posOffset>1071245</wp:posOffset>
                      </wp:positionH>
                      <wp:positionV relativeFrom="paragraph">
                        <wp:posOffset>1450340</wp:posOffset>
                      </wp:positionV>
                      <wp:extent cx="1607820" cy="457200"/>
                      <wp:effectExtent l="38100" t="57150" r="30480" b="19050"/>
                      <wp:wrapNone/>
                      <wp:docPr id="1276515295" name="Straight Arrow Connector 1276515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07820" cy="457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78E6BC" id="Straight Arrow Connector 1276515295" o:spid="_x0000_s1026" type="#_x0000_t32" style="position:absolute;margin-left:84.35pt;margin-top:114.2pt;width:126.6pt;height:36pt;flip:x y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757EF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4F35CA27" wp14:editId="3C68BF26">
                      <wp:simplePos x="0" y="0"/>
                      <wp:positionH relativeFrom="column">
                        <wp:posOffset>2669540</wp:posOffset>
                      </wp:positionH>
                      <wp:positionV relativeFrom="paragraph">
                        <wp:posOffset>1565910</wp:posOffset>
                      </wp:positionV>
                      <wp:extent cx="2700655" cy="692150"/>
                      <wp:effectExtent l="0" t="0" r="23495" b="1270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0655" cy="692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6E8F299" w14:textId="5BED6421" w:rsidR="00757EF7" w:rsidRDefault="00757EF7" w:rsidP="00757EF7">
                                  <w:r>
                                    <w:t>Item: CODURA 500D INSIDE 1MM PP BOARD</w:t>
                                  </w:r>
                                </w:p>
                                <w:p w14:paraId="61AFC341" w14:textId="77777777" w:rsidR="00757EF7" w:rsidRDefault="00757EF7" w:rsidP="00757EF7">
                                  <w:r>
                                    <w:t xml:space="preserve">Style Color: TFP </w:t>
                                  </w:r>
                                </w:p>
                                <w:p w14:paraId="2EE26F34" w14:textId="00A00EB5" w:rsidR="00757EF7" w:rsidRDefault="00757EF7" w:rsidP="00757EF7">
                                  <w:r>
                                    <w:t>RM Color: BLACK</w:t>
                                  </w:r>
                                </w:p>
                                <w:p w14:paraId="3FD0E885" w14:textId="77777777" w:rsidR="00757EF7" w:rsidRDefault="00757EF7" w:rsidP="00757EF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35CA27" id="Text Box 51" o:spid="_x0000_s1046" type="#_x0000_t202" style="position:absolute;margin-left:210.2pt;margin-top:123.3pt;width:212.65pt;height:54.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" fillcolor="white [3201]" strokeweight=".5pt">
                      <v:textbox>
                        <w:txbxContent>
                          <w:p w14:paraId="76E8F299" w14:textId="5BED6421" w:rsidR="00757EF7" w:rsidRDefault="00757EF7" w:rsidP="00757EF7">
                            <w:r>
                              <w:t>Item: CODURA 500D INSIDE 1MM PP BOARD</w:t>
                            </w:r>
                          </w:p>
                          <w:p w14:paraId="61AFC341" w14:textId="77777777" w:rsidR="00757EF7" w:rsidRDefault="00757EF7" w:rsidP="00757EF7">
                            <w:r>
                              <w:t xml:space="preserve">Style Color: TFP </w:t>
                            </w:r>
                          </w:p>
                          <w:p w14:paraId="2EE26F34" w14:textId="00A00EB5" w:rsidR="00757EF7" w:rsidRDefault="00757EF7" w:rsidP="00757EF7">
                            <w:r>
                              <w:t>RM Color: BLACK</w:t>
                            </w:r>
                          </w:p>
                          <w:p w14:paraId="3FD0E885" w14:textId="77777777" w:rsidR="00757EF7" w:rsidRDefault="00757EF7" w:rsidP="00757EF7"/>
                        </w:txbxContent>
                      </v:textbox>
                    </v:shape>
                  </w:pict>
                </mc:Fallback>
              </mc:AlternateContent>
            </w:r>
            <w:r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051E0626" wp14:editId="414C861A">
                      <wp:simplePos x="0" y="0"/>
                      <wp:positionH relativeFrom="column">
                        <wp:posOffset>2861945</wp:posOffset>
                      </wp:positionH>
                      <wp:positionV relativeFrom="paragraph">
                        <wp:posOffset>474980</wp:posOffset>
                      </wp:positionV>
                      <wp:extent cx="1341120" cy="655320"/>
                      <wp:effectExtent l="0" t="0" r="11430" b="11430"/>
                      <wp:wrapNone/>
                      <wp:docPr id="1276515406" name="Text Box 12765154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41120" cy="655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03F6ECE" w14:textId="77777777" w:rsidR="003A4BEC" w:rsidRPr="00782984" w:rsidRDefault="003A4BEC" w:rsidP="003A4BE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Pr="007D588F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C8A88EA" w14:textId="70AE6843" w:rsidR="003A4BEC" w:rsidRPr="00782984" w:rsidRDefault="003A4BEC" w:rsidP="003A4BE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30C278C7" w14:textId="704F6551" w:rsidR="003A4BEC" w:rsidRPr="007D588F" w:rsidRDefault="003A4BEC" w:rsidP="003A4BE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CBK</w:t>
                                  </w:r>
                                </w:p>
                                <w:p w14:paraId="2FA044E2" w14:textId="77777777" w:rsidR="003A4BEC" w:rsidRDefault="003A4BEC" w:rsidP="003A4BE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1E0626" id="Text Box 1276515406" o:spid="_x0000_s1047" type="#_x0000_t202" style="position:absolute;margin-left:225.35pt;margin-top:37.4pt;width:105.6pt;height:51.6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" fillcolor="white [3201]" strokeweight=".5pt">
                      <v:textbox>
                        <w:txbxContent>
                          <w:p w14:paraId="003F6ECE" w14:textId="77777777" w:rsidR="003A4BEC" w:rsidRPr="00782984" w:rsidRDefault="003A4BEC" w:rsidP="003A4BE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Pr="007D588F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C8A88EA" w14:textId="70AE6843" w:rsidR="003A4BEC" w:rsidRPr="00782984" w:rsidRDefault="003A4BEC" w:rsidP="003A4BE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30C278C7" w14:textId="704F6551" w:rsidR="003A4BEC" w:rsidRPr="007D588F" w:rsidRDefault="003A4BEC" w:rsidP="003A4BE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CBK</w:t>
                            </w:r>
                          </w:p>
                          <w:p w14:paraId="2FA044E2" w14:textId="77777777" w:rsidR="003A4BEC" w:rsidRDefault="003A4BEC" w:rsidP="003A4BEC"/>
                        </w:txbxContent>
                      </v:textbox>
                    </v:shape>
                  </w:pict>
                </mc:Fallback>
              </mc:AlternateContent>
            </w:r>
            <w:r w:rsid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25BBD961" wp14:editId="56C7EC01">
                      <wp:simplePos x="0" y="0"/>
                      <wp:positionH relativeFrom="column">
                        <wp:posOffset>1017905</wp:posOffset>
                      </wp:positionH>
                      <wp:positionV relativeFrom="paragraph">
                        <wp:posOffset>732790</wp:posOffset>
                      </wp:positionV>
                      <wp:extent cx="1866900" cy="107950"/>
                      <wp:effectExtent l="0" t="57150" r="19050" b="25400"/>
                      <wp:wrapNone/>
                      <wp:docPr id="1276515294" name="Straight Arrow Connector 12765152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66900" cy="1079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020649" id="Straight Arrow Connector 1276515294" o:spid="_x0000_s1026" type="#_x0000_t32" style="position:absolute;margin-left:80.15pt;margin-top:57.7pt;width:147pt;height:8.5pt;flip:x 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A4BEC"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5B154879" wp14:editId="243B6219">
                      <wp:simplePos x="0" y="0"/>
                      <wp:positionH relativeFrom="column">
                        <wp:posOffset>1060450</wp:posOffset>
                      </wp:positionH>
                      <wp:positionV relativeFrom="paragraph">
                        <wp:posOffset>6391275</wp:posOffset>
                      </wp:positionV>
                      <wp:extent cx="2700655" cy="692150"/>
                      <wp:effectExtent l="0" t="0" r="23495" b="12700"/>
                      <wp:wrapNone/>
                      <wp:docPr id="1276515405" name="Text Box 1276515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00655" cy="692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8591F16" w14:textId="77777777" w:rsidR="003A4BEC" w:rsidRDefault="003A4BEC" w:rsidP="003A4BEC">
                                  <w:r>
                                    <w:t>Item: CODURA 500D INSIDE 1MM PP BOARD</w:t>
                                  </w:r>
                                </w:p>
                                <w:p w14:paraId="5E0A392D" w14:textId="77777777" w:rsidR="003A4BEC" w:rsidRDefault="003A4BEC" w:rsidP="003A4BEC">
                                  <w:r>
                                    <w:t xml:space="preserve">Style Color: TFP </w:t>
                                  </w:r>
                                </w:p>
                                <w:p w14:paraId="4940574D" w14:textId="77777777" w:rsidR="003A4BEC" w:rsidRDefault="003A4BEC" w:rsidP="003A4BEC">
                                  <w:r>
                                    <w:t>RM Color: BLACK</w:t>
                                  </w:r>
                                </w:p>
                                <w:p w14:paraId="44620AA7" w14:textId="77777777" w:rsidR="003A4BEC" w:rsidRDefault="003A4BEC" w:rsidP="003A4BE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154879" id="Text Box 1276515405" o:spid="_x0000_s1048" type="#_x0000_t202" style="position:absolute;margin-left:83.5pt;margin-top:503.25pt;width:212.65pt;height:54.5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" fillcolor="white [3201]" strokeweight=".5pt">
                      <v:textbox>
                        <w:txbxContent>
                          <w:p w14:paraId="08591F16" w14:textId="77777777" w:rsidR="003A4BEC" w:rsidRDefault="003A4BEC" w:rsidP="003A4BEC">
                            <w:r>
                              <w:t>Item: CODURA 500D INSIDE 1MM PP BOARD</w:t>
                            </w:r>
                          </w:p>
                          <w:p w14:paraId="5E0A392D" w14:textId="77777777" w:rsidR="003A4BEC" w:rsidRDefault="003A4BEC" w:rsidP="003A4BEC">
                            <w:r>
                              <w:t xml:space="preserve">Style Color: TFP </w:t>
                            </w:r>
                          </w:p>
                          <w:p w14:paraId="4940574D" w14:textId="77777777" w:rsidR="003A4BEC" w:rsidRDefault="003A4BEC" w:rsidP="003A4BEC">
                            <w:r>
                              <w:t>RM Color: BLACK</w:t>
                            </w:r>
                          </w:p>
                          <w:p w14:paraId="44620AA7" w14:textId="77777777" w:rsidR="003A4BEC" w:rsidRDefault="003A4BEC" w:rsidP="003A4BEC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616DE538" w14:textId="270F657B" w:rsidR="00D077E5" w:rsidRDefault="00D077E5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077E5" w:rsidRPr="00DE4BCC" w14:paraId="5AB1B898" w14:textId="77777777" w:rsidTr="00262A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AB19BC6" w14:textId="3444644F" w:rsidR="00D077E5" w:rsidRPr="00DE4BCC" w:rsidRDefault="00D077E5" w:rsidP="00262A9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077E5" w:rsidRPr="00DE4BCC" w14:paraId="4C297F48" w14:textId="77777777" w:rsidTr="00227B3A">
        <w:trPr>
          <w:trHeight w:val="12743"/>
        </w:trPr>
        <w:tc>
          <w:tcPr>
            <w:tcW w:w="5000" w:type="pct"/>
          </w:tcPr>
          <w:p w14:paraId="47432A83" w14:textId="11C119A3" w:rsidR="00D077E5" w:rsidRDefault="00D077E5" w:rsidP="00262A98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6B341B33" wp14:editId="07ECA499">
                      <wp:simplePos x="0" y="0"/>
                      <wp:positionH relativeFrom="column">
                        <wp:posOffset>1039321</wp:posOffset>
                      </wp:positionH>
                      <wp:positionV relativeFrom="paragraph">
                        <wp:posOffset>-4025553</wp:posOffset>
                      </wp:positionV>
                      <wp:extent cx="1644650" cy="207645"/>
                      <wp:effectExtent l="0" t="57150" r="12700" b="20955"/>
                      <wp:wrapNone/>
                      <wp:docPr id="1276515302" name="Straight Arrow Connector 1276515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44650" cy="2076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A743AB" id="Straight Arrow Connector 1276515302" o:spid="_x0000_s1026" type="#_x0000_t32" style="position:absolute;margin-left:81.85pt;margin-top:-316.95pt;width:129.5pt;height:16.35pt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57EF7">
              <w:rPr>
                <w:noProof/>
              </w:rPr>
              <w:t xml:space="preserve"> </w:t>
            </w:r>
            <w:r w:rsidR="00757EF7" w:rsidRPr="00757EF7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1949056" behindDoc="1" locked="0" layoutInCell="1" allowOverlap="1" wp14:anchorId="69B40F9A" wp14:editId="7698462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78105</wp:posOffset>
                  </wp:positionV>
                  <wp:extent cx="1921510" cy="2640965"/>
                  <wp:effectExtent l="0" t="0" r="2540" b="6985"/>
                  <wp:wrapNone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510" cy="264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90C4993" w14:textId="514D262B" w:rsidR="00E10F5B" w:rsidRPr="00E10F5B" w:rsidRDefault="00D351A3" w:rsidP="00E10F5B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6CE45329" wp14:editId="7403089B">
                      <wp:simplePos x="0" y="0"/>
                      <wp:positionH relativeFrom="column">
                        <wp:posOffset>891752</wp:posOffset>
                      </wp:positionH>
                      <wp:positionV relativeFrom="paragraph">
                        <wp:posOffset>117052</wp:posOffset>
                      </wp:positionV>
                      <wp:extent cx="1384300" cy="1051348"/>
                      <wp:effectExtent l="38100" t="38100" r="25400" b="34925"/>
                      <wp:wrapNone/>
                      <wp:docPr id="1276515298" name="Straight Arrow Connector 1276515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84300" cy="105134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FEE721" id="Straight Arrow Connector 1276515298" o:spid="_x0000_s1026" type="#_x0000_t32" style="position:absolute;margin-left:70.2pt;margin-top:9.2pt;width:109pt;height:82.8pt;flip:x y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2C16319" w14:textId="15F4DC26" w:rsidR="00E10F5B" w:rsidRPr="00E10F5B" w:rsidRDefault="00E10F5B" w:rsidP="00E10F5B">
            <w:pPr>
              <w:rPr>
                <w:sz w:val="20"/>
                <w:szCs w:val="22"/>
              </w:rPr>
            </w:pPr>
          </w:p>
          <w:p w14:paraId="152AD199" w14:textId="38012BF3" w:rsidR="00E10F5B" w:rsidRPr="00E10F5B" w:rsidRDefault="007D588F" w:rsidP="00E10F5B">
            <w:pPr>
              <w:rPr>
                <w:sz w:val="20"/>
                <w:szCs w:val="22"/>
              </w:rPr>
            </w:pPr>
            <w:r w:rsidRPr="00D077E5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54C5CA4F" wp14:editId="78E77A45">
                      <wp:simplePos x="0" y="0"/>
                      <wp:positionH relativeFrom="column">
                        <wp:posOffset>2237105</wp:posOffset>
                      </wp:positionH>
                      <wp:positionV relativeFrom="paragraph">
                        <wp:posOffset>149860</wp:posOffset>
                      </wp:positionV>
                      <wp:extent cx="3009900" cy="899160"/>
                      <wp:effectExtent l="0" t="0" r="19050" b="15240"/>
                      <wp:wrapNone/>
                      <wp:docPr id="1276515317" name="Text Box 12765153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09900" cy="8991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33AE918" w14:textId="6D0BD060" w:rsidR="00E10F5B" w:rsidRPr="00AC1ACD" w:rsidRDefault="00E10F5B" w:rsidP="00E10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>Item: STERNUM SPLIT BAR 25MM (2</w:t>
                                  </w:r>
                                  <w:r w:rsidR="002B62BF" w:rsidRPr="00AC1ACD">
                                    <w:rPr>
                                      <w:sz w:val="16"/>
                                      <w:szCs w:val="16"/>
                                    </w:rPr>
                                    <w:t>5</w:t>
                                  </w:r>
                                  <w:r w:rsidR="00FA021C" w:rsidRPr="00AC1ACD">
                                    <w:rPr>
                                      <w:sz w:val="16"/>
                                      <w:szCs w:val="16"/>
                                    </w:rPr>
                                    <w:t>/</w:t>
                                  </w: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>25)</w:t>
                                  </w:r>
                                  <w:r w:rsidR="00FA021C" w:rsidRPr="00AC1ACD">
                                    <w:rPr>
                                      <w:sz w:val="16"/>
                                      <w:szCs w:val="16"/>
                                    </w:rPr>
                                    <w:t xml:space="preserve"> / D-RING 25MM / WEBBING SLIDER 25MM / SR BUCKLE 810-1070 / SR BUCKLE 810-1058 / SR BUCKLE 810-1064 </w:t>
                                  </w:r>
                                </w:p>
                                <w:p w14:paraId="660D33A7" w14:textId="532A4B79" w:rsidR="00E10F5B" w:rsidRPr="00AC1ACD" w:rsidRDefault="00E10F5B" w:rsidP="00E10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0C50C4FD" w14:textId="675FBFC7" w:rsidR="003A4BEC" w:rsidRPr="007D588F" w:rsidRDefault="00E10F5B" w:rsidP="00E10F5B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C1ACD">
                                    <w:rPr>
                                      <w:sz w:val="16"/>
                                      <w:szCs w:val="16"/>
                                    </w:rPr>
                                    <w:t>RM Color: KHAKI</w:t>
                                  </w:r>
                                </w:p>
                                <w:p w14:paraId="0856BC27" w14:textId="77777777" w:rsidR="00E10F5B" w:rsidRDefault="00E10F5B" w:rsidP="00E10F5B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C5CA4F" id="Text Box 1276515317" o:spid="_x0000_s1049" type="#_x0000_t202" style="position:absolute;margin-left:176.15pt;margin-top:11.8pt;width:237pt;height:70.8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" fillcolor="white [3201]" strokeweight=".5pt">
                      <v:textbox>
                        <w:txbxContent>
                          <w:p w14:paraId="633AE918" w14:textId="6D0BD060" w:rsidR="00E10F5B" w:rsidRPr="00AC1ACD" w:rsidRDefault="00E10F5B" w:rsidP="00E10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>Item: STERNUM SPLIT BAR 25MM (2</w:t>
                            </w:r>
                            <w:r w:rsidR="002B62BF" w:rsidRPr="00AC1ACD">
                              <w:rPr>
                                <w:sz w:val="16"/>
                                <w:szCs w:val="16"/>
                              </w:rPr>
                              <w:t>5</w:t>
                            </w:r>
                            <w:r w:rsidR="00FA021C" w:rsidRPr="00AC1ACD">
                              <w:rPr>
                                <w:sz w:val="16"/>
                                <w:szCs w:val="16"/>
                              </w:rPr>
                              <w:t>/</w:t>
                            </w:r>
                            <w:r w:rsidRPr="00AC1ACD">
                              <w:rPr>
                                <w:sz w:val="16"/>
                                <w:szCs w:val="16"/>
                              </w:rPr>
                              <w:t>25)</w:t>
                            </w:r>
                            <w:r w:rsidR="00FA021C" w:rsidRPr="00AC1ACD">
                              <w:rPr>
                                <w:sz w:val="16"/>
                                <w:szCs w:val="16"/>
                              </w:rPr>
                              <w:t xml:space="preserve"> / D-RING 25MM / WEBBING SLIDER 25MM / SR BUCKLE 810-1070 / SR BUCKLE 810-1058 / SR BUCKLE 810-1064 </w:t>
                            </w:r>
                          </w:p>
                          <w:p w14:paraId="660D33A7" w14:textId="532A4B79" w:rsidR="00E10F5B" w:rsidRPr="00AC1ACD" w:rsidRDefault="00E10F5B" w:rsidP="00E10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0C50C4FD" w14:textId="675FBFC7" w:rsidR="003A4BEC" w:rsidRPr="007D588F" w:rsidRDefault="00E10F5B" w:rsidP="00E10F5B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C1ACD">
                              <w:rPr>
                                <w:sz w:val="16"/>
                                <w:szCs w:val="16"/>
                              </w:rPr>
                              <w:t>RM Color: KHAKI</w:t>
                            </w:r>
                          </w:p>
                          <w:p w14:paraId="0856BC27" w14:textId="77777777" w:rsidR="00E10F5B" w:rsidRDefault="00E10F5B" w:rsidP="00E10F5B"/>
                        </w:txbxContent>
                      </v:textbox>
                    </v:shape>
                  </w:pict>
                </mc:Fallback>
              </mc:AlternateContent>
            </w:r>
            <w:r w:rsidR="00757EF7" w:rsidRPr="00757EF7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3490ACFA" wp14:editId="2578B128">
                      <wp:simplePos x="0" y="0"/>
                      <wp:positionH relativeFrom="column">
                        <wp:posOffset>849418</wp:posOffset>
                      </wp:positionH>
                      <wp:positionV relativeFrom="paragraph">
                        <wp:posOffset>669503</wp:posOffset>
                      </wp:positionV>
                      <wp:extent cx="1418167" cy="45719"/>
                      <wp:effectExtent l="38100" t="38100" r="10795" b="88265"/>
                      <wp:wrapNone/>
                      <wp:docPr id="1276515324" name="Straight Arrow Connector 12765153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18167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A2790D" id="Straight Arrow Connector 1276515324" o:spid="_x0000_s1026" type="#_x0000_t32" style="position:absolute;margin-left:66.9pt;margin-top:52.7pt;width:111.65pt;height:3.6pt;flip:x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AF42591" w14:textId="3104D583" w:rsidR="00E10F5B" w:rsidRPr="00E10F5B" w:rsidRDefault="00757EF7" w:rsidP="00E10F5B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6C9A5CE4" wp14:editId="40F61C9C">
                      <wp:simplePos x="0" y="0"/>
                      <wp:positionH relativeFrom="column">
                        <wp:posOffset>874817</wp:posOffset>
                      </wp:positionH>
                      <wp:positionV relativeFrom="paragraph">
                        <wp:posOffset>205105</wp:posOffset>
                      </wp:positionV>
                      <wp:extent cx="1418167" cy="288078"/>
                      <wp:effectExtent l="19050" t="57150" r="29845" b="36195"/>
                      <wp:wrapNone/>
                      <wp:docPr id="1276515300" name="Straight Arrow Connector 1276515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18167" cy="28807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7CAE54" id="Straight Arrow Connector 1276515300" o:spid="_x0000_s1026" type="#_x0000_t32" style="position:absolute;margin-left:68.9pt;margin-top:16.15pt;width:111.65pt;height:22.7pt;flip:x y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0AF7C66" w14:textId="13A49526" w:rsidR="00E10F5B" w:rsidRPr="00E10F5B" w:rsidRDefault="00E10F5B" w:rsidP="00E10F5B">
            <w:pPr>
              <w:rPr>
                <w:sz w:val="20"/>
                <w:szCs w:val="22"/>
              </w:rPr>
            </w:pPr>
          </w:p>
          <w:p w14:paraId="31E109A9" w14:textId="1437730B" w:rsidR="00E10F5B" w:rsidRPr="00E10F5B" w:rsidRDefault="00D351A3" w:rsidP="00E10F5B">
            <w:pPr>
              <w:rPr>
                <w:sz w:val="20"/>
                <w:szCs w:val="22"/>
              </w:rPr>
            </w:pPr>
            <w:r w:rsidRPr="00757EF7">
              <w:rPr>
                <w:noProof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5D6A3ADB" wp14:editId="0106DE8A">
                      <wp:simplePos x="0" y="0"/>
                      <wp:positionH relativeFrom="column">
                        <wp:posOffset>1192318</wp:posOffset>
                      </wp:positionH>
                      <wp:positionV relativeFrom="paragraph">
                        <wp:posOffset>48683</wp:posOffset>
                      </wp:positionV>
                      <wp:extent cx="1060027" cy="137372"/>
                      <wp:effectExtent l="38100" t="0" r="26035" b="91440"/>
                      <wp:wrapNone/>
                      <wp:docPr id="1276515325" name="Straight Arrow Connector 12765153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60027" cy="13737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95A470" id="Straight Arrow Connector 1276515325" o:spid="_x0000_s1026" type="#_x0000_t32" style="position:absolute;margin-left:93.9pt;margin-top:3.85pt;width:83.45pt;height:10.8pt;flip:x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57EF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3B4A4B24" wp14:editId="3C2502A4">
                      <wp:simplePos x="0" y="0"/>
                      <wp:positionH relativeFrom="column">
                        <wp:posOffset>574251</wp:posOffset>
                      </wp:positionH>
                      <wp:positionV relativeFrom="paragraph">
                        <wp:posOffset>46355</wp:posOffset>
                      </wp:positionV>
                      <wp:extent cx="1693333" cy="491278"/>
                      <wp:effectExtent l="38100" t="0" r="21590" b="80645"/>
                      <wp:wrapNone/>
                      <wp:docPr id="1276515299" name="Straight Arrow Connector 1276515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3333" cy="49127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5A941" id="Straight Arrow Connector 1276515299" o:spid="_x0000_s1026" type="#_x0000_t32" style="position:absolute;margin-left:45.2pt;margin-top:3.65pt;width:133.35pt;height:38.7pt;flip:x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5B26816" w14:textId="494931B8" w:rsidR="00E10F5B" w:rsidRPr="00E10F5B" w:rsidRDefault="00E10F5B" w:rsidP="00E10F5B">
            <w:pPr>
              <w:rPr>
                <w:sz w:val="20"/>
                <w:szCs w:val="22"/>
              </w:rPr>
            </w:pPr>
          </w:p>
          <w:p w14:paraId="385EEFDC" w14:textId="18053604" w:rsidR="00E10F5B" w:rsidRPr="00E10F5B" w:rsidRDefault="007D588F" w:rsidP="00E10F5B">
            <w:pPr>
              <w:rPr>
                <w:sz w:val="20"/>
                <w:szCs w:val="22"/>
              </w:rPr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79773640" wp14:editId="77B7A254">
                      <wp:simplePos x="0" y="0"/>
                      <wp:positionH relativeFrom="column">
                        <wp:posOffset>4081145</wp:posOffset>
                      </wp:positionH>
                      <wp:positionV relativeFrom="paragraph">
                        <wp:posOffset>204470</wp:posOffset>
                      </wp:positionV>
                      <wp:extent cx="1440180" cy="678180"/>
                      <wp:effectExtent l="0" t="0" r="26670" b="26670"/>
                      <wp:wrapNone/>
                      <wp:docPr id="1276515407" name="Text Box 12765154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6781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7E0596" w14:textId="77777777" w:rsidR="003A4BEC" w:rsidRPr="00782984" w:rsidRDefault="003A4BEC" w:rsidP="003A4BE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25MM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03A92B1B" w14:textId="77777777" w:rsidR="003A4BEC" w:rsidRPr="00782984" w:rsidRDefault="003A4BEC" w:rsidP="003A4BE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7AAF7F34" w14:textId="1FFFE9CA" w:rsidR="003A4BEC" w:rsidRPr="007D588F" w:rsidRDefault="003A4BEC" w:rsidP="003A4BEC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39AFD7FD" w14:textId="77777777" w:rsidR="003A4BEC" w:rsidRDefault="003A4BEC" w:rsidP="003A4BEC"/>
                                <w:p w14:paraId="29FDE68B" w14:textId="77777777" w:rsidR="003A4BEC" w:rsidRDefault="003A4BEC" w:rsidP="003A4BE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73640" id="Text Box 1276515407" o:spid="_x0000_s1050" type="#_x0000_t202" style="position:absolute;margin-left:321.35pt;margin-top:16.1pt;width:113.4pt;height:53.4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" fillcolor="white [3201]" strokeweight=".5pt">
                      <v:textbox>
                        <w:txbxContent>
                          <w:p w14:paraId="3E7E0596" w14:textId="77777777" w:rsidR="003A4BEC" w:rsidRPr="00782984" w:rsidRDefault="003A4BEC" w:rsidP="003A4BE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25MM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03A92B1B" w14:textId="77777777" w:rsidR="003A4BEC" w:rsidRPr="00782984" w:rsidRDefault="003A4BEC" w:rsidP="003A4BE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7AAF7F34" w14:textId="1FFFE9CA" w:rsidR="003A4BEC" w:rsidRPr="007D588F" w:rsidRDefault="003A4BEC" w:rsidP="003A4BE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39AFD7FD" w14:textId="77777777" w:rsidR="003A4BEC" w:rsidRDefault="003A4BEC" w:rsidP="003A4BEC"/>
                          <w:p w14:paraId="29FDE68B" w14:textId="77777777" w:rsidR="003A4BEC" w:rsidRDefault="003A4BEC" w:rsidP="003A4BEC"/>
                        </w:txbxContent>
                      </v:textbox>
                    </v:shape>
                  </w:pict>
                </mc:Fallback>
              </mc:AlternateContent>
            </w:r>
          </w:p>
          <w:p w14:paraId="71DA3E1F" w14:textId="35F1338E" w:rsidR="00E10F5B" w:rsidRPr="00E10F5B" w:rsidRDefault="00E10F5B" w:rsidP="00E10F5B">
            <w:pPr>
              <w:rPr>
                <w:sz w:val="20"/>
                <w:szCs w:val="22"/>
              </w:rPr>
            </w:pPr>
          </w:p>
          <w:p w14:paraId="533ABC04" w14:textId="0153B1CC" w:rsidR="00E10F5B" w:rsidRDefault="007D588F" w:rsidP="00E10F5B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0B92398" wp14:editId="7B762334">
                      <wp:simplePos x="0" y="0"/>
                      <wp:positionH relativeFrom="column">
                        <wp:posOffset>469265</wp:posOffset>
                      </wp:positionH>
                      <wp:positionV relativeFrom="paragraph">
                        <wp:posOffset>34290</wp:posOffset>
                      </wp:positionV>
                      <wp:extent cx="3638550" cy="720725"/>
                      <wp:effectExtent l="38100" t="0" r="19050" b="79375"/>
                      <wp:wrapNone/>
                      <wp:docPr id="1276515306" name="Straight Arrow Connector 1276515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638550" cy="7207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3B0F9C" id="Straight Arrow Connector 1276515306" o:spid="_x0000_s1026" type="#_x0000_t32" style="position:absolute;margin-left:36.95pt;margin-top:2.7pt;width:286.5pt;height:56.75pt;flip:x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4C361FE6" wp14:editId="538F695B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34290</wp:posOffset>
                      </wp:positionV>
                      <wp:extent cx="3714750" cy="76200"/>
                      <wp:effectExtent l="38100" t="0" r="19050" b="95250"/>
                      <wp:wrapNone/>
                      <wp:docPr id="1276515326" name="Straight Arrow Connector 1276515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714750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169A01" id="Straight Arrow Connector 1276515326" o:spid="_x0000_s1026" type="#_x0000_t32" style="position:absolute;margin-left:31.25pt;margin-top:2.7pt;width:292.5pt;height:6pt;flip:x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A78E52C" w14:textId="0039E968" w:rsidR="00E10F5B" w:rsidRDefault="00E10F5B" w:rsidP="00E10F5B">
            <w:pPr>
              <w:rPr>
                <w:noProof/>
                <w:color w:val="auto"/>
                <w:sz w:val="20"/>
                <w:szCs w:val="22"/>
                <w14:ligatures w14:val="standard"/>
              </w:rPr>
            </w:pPr>
          </w:p>
          <w:p w14:paraId="698B4B26" w14:textId="705DB6B1" w:rsidR="00E10F5B" w:rsidRDefault="00757EF7" w:rsidP="00E10F5B">
            <w:pPr>
              <w:tabs>
                <w:tab w:val="left" w:pos="3905"/>
              </w:tabs>
              <w:rPr>
                <w:sz w:val="20"/>
                <w:szCs w:val="22"/>
              </w:rPr>
            </w:pPr>
            <w:r w:rsidRPr="00757EF7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1950080" behindDoc="1" locked="0" layoutInCell="1" allowOverlap="1" wp14:anchorId="2D987ABF" wp14:editId="075AC840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120438</wp:posOffset>
                  </wp:positionV>
                  <wp:extent cx="1986541" cy="2565400"/>
                  <wp:effectExtent l="0" t="0" r="0" b="6350"/>
                  <wp:wrapNone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541" cy="256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10F5B">
              <w:rPr>
                <w:sz w:val="20"/>
                <w:szCs w:val="22"/>
              </w:rPr>
              <w:tab/>
            </w:r>
          </w:p>
          <w:p w14:paraId="5CD63B60" w14:textId="48BBDEBF" w:rsidR="00FA021C" w:rsidRPr="00FA021C" w:rsidRDefault="007D588F" w:rsidP="00FA021C">
            <w:pPr>
              <w:rPr>
                <w:sz w:val="20"/>
                <w:szCs w:val="22"/>
              </w:rPr>
            </w:pPr>
            <w:r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51D1A7B0" wp14:editId="447C730A">
                      <wp:simplePos x="0" y="0"/>
                      <wp:positionH relativeFrom="column">
                        <wp:posOffset>2770505</wp:posOffset>
                      </wp:positionH>
                      <wp:positionV relativeFrom="paragraph">
                        <wp:posOffset>88265</wp:posOffset>
                      </wp:positionV>
                      <wp:extent cx="1163955" cy="647700"/>
                      <wp:effectExtent l="0" t="0" r="17145" b="19050"/>
                      <wp:wrapNone/>
                      <wp:docPr id="1276515408" name="Text Box 12765154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3955" cy="647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6AB0295" w14:textId="77777777" w:rsidR="00227B3A" w:rsidRPr="00782984" w:rsidRDefault="00227B3A" w:rsidP="00227B3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98ECFD7" w14:textId="7F2D030D" w:rsidR="00227B3A" w:rsidRPr="00782984" w:rsidRDefault="00227B3A" w:rsidP="00227B3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4284425A" w14:textId="1AF5E696" w:rsidR="00227B3A" w:rsidRPr="003A4BEC" w:rsidRDefault="00227B3A" w:rsidP="00227B3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5AFF7DBA" w14:textId="77777777" w:rsidR="00227B3A" w:rsidRDefault="00227B3A" w:rsidP="00227B3A"/>
                                <w:p w14:paraId="16873B83" w14:textId="77777777" w:rsidR="00227B3A" w:rsidRDefault="00227B3A" w:rsidP="00227B3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D1A7B0" id="Text Box 1276515408" o:spid="_x0000_s1051" type="#_x0000_t202" style="position:absolute;margin-left:218.15pt;margin-top:6.95pt;width:91.65pt;height:51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" fillcolor="white [3201]" strokeweight=".5pt">
                      <v:textbox>
                        <w:txbxContent>
                          <w:p w14:paraId="36AB0295" w14:textId="77777777" w:rsidR="00227B3A" w:rsidRPr="00782984" w:rsidRDefault="00227B3A" w:rsidP="00227B3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98ECFD7" w14:textId="7F2D030D" w:rsidR="00227B3A" w:rsidRPr="00782984" w:rsidRDefault="00227B3A" w:rsidP="00227B3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4284425A" w14:textId="1AF5E696" w:rsidR="00227B3A" w:rsidRPr="003A4BEC" w:rsidRDefault="00227B3A" w:rsidP="00227B3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5AFF7DBA" w14:textId="77777777" w:rsidR="00227B3A" w:rsidRDefault="00227B3A" w:rsidP="00227B3A"/>
                          <w:p w14:paraId="16873B83" w14:textId="77777777" w:rsidR="00227B3A" w:rsidRDefault="00227B3A" w:rsidP="00227B3A"/>
                        </w:txbxContent>
                      </v:textbox>
                    </v:shape>
                  </w:pict>
                </mc:Fallback>
              </mc:AlternateContent>
            </w:r>
          </w:p>
          <w:p w14:paraId="168F456A" w14:textId="7D76EE5B" w:rsidR="00FA021C" w:rsidRPr="00FA021C" w:rsidRDefault="00BB2BEA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088E91CE" wp14:editId="75171027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196850</wp:posOffset>
                      </wp:positionV>
                      <wp:extent cx="1341120" cy="257175"/>
                      <wp:effectExtent l="38100" t="0" r="11430" b="85725"/>
                      <wp:wrapNone/>
                      <wp:docPr id="1276515315" name="Straight Arrow Connector 1276515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1120" cy="2571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1FDF22" id="Straight Arrow Connector 1276515315" o:spid="_x0000_s1026" type="#_x0000_t32" style="position:absolute;margin-left:113.75pt;margin-top:15.5pt;width:105.6pt;height:20.25pt;flip:x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E179591" w14:textId="1A062AEA" w:rsidR="00FA021C" w:rsidRPr="00FA021C" w:rsidRDefault="00227B3A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5798D960" wp14:editId="565C2B77">
                      <wp:simplePos x="0" y="0"/>
                      <wp:positionH relativeFrom="column">
                        <wp:posOffset>492125</wp:posOffset>
                      </wp:positionH>
                      <wp:positionV relativeFrom="paragraph">
                        <wp:posOffset>73660</wp:posOffset>
                      </wp:positionV>
                      <wp:extent cx="3649980" cy="1371600"/>
                      <wp:effectExtent l="38100" t="38100" r="26670" b="19050"/>
                      <wp:wrapNone/>
                      <wp:docPr id="1276515307" name="Straight Arrow Connector 1276515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649980" cy="1371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C6D7E3" id="Straight Arrow Connector 1276515307" o:spid="_x0000_s1026" type="#_x0000_t32" style="position:absolute;margin-left:38.75pt;margin-top:5.8pt;width:287.4pt;height:108pt;flip:x y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D91F619" w14:textId="099D33E5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2C4FDE47" w14:textId="30AE63AF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4F8115EF" w14:textId="73DCC89A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184C718C" w14:textId="2D330911" w:rsidR="00FA021C" w:rsidRPr="00FA021C" w:rsidRDefault="00BB2BEA" w:rsidP="00FA021C">
            <w:pPr>
              <w:rPr>
                <w:sz w:val="20"/>
                <w:szCs w:val="22"/>
              </w:rPr>
            </w:pP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 wp14:anchorId="7AAAB252" wp14:editId="1AFD61D4">
                      <wp:simplePos x="0" y="0"/>
                      <wp:positionH relativeFrom="column">
                        <wp:posOffset>4157345</wp:posOffset>
                      </wp:positionH>
                      <wp:positionV relativeFrom="paragraph">
                        <wp:posOffset>167640</wp:posOffset>
                      </wp:positionV>
                      <wp:extent cx="1440180" cy="662940"/>
                      <wp:effectExtent l="0" t="0" r="26670" b="22860"/>
                      <wp:wrapNone/>
                      <wp:docPr id="1276515442" name="Text Box 1276515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6629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D7DB393" w14:textId="6565686B" w:rsidR="00227B3A" w:rsidRPr="00782984" w:rsidRDefault="00227B3A" w:rsidP="00227B3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20MM S/S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A5F0E61" w14:textId="77777777" w:rsidR="00227B3A" w:rsidRPr="00782984" w:rsidRDefault="00227B3A" w:rsidP="00227B3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07F20A84" w14:textId="634AA05A" w:rsidR="00227B3A" w:rsidRPr="007D588F" w:rsidRDefault="00227B3A" w:rsidP="00227B3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="00BB2BEA">
                                    <w:rPr>
                                      <w:sz w:val="16"/>
                                      <w:szCs w:val="16"/>
                                    </w:rPr>
                                    <w:t>S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/S</w:t>
                                  </w:r>
                                </w:p>
                                <w:p w14:paraId="6B8A18EE" w14:textId="77777777" w:rsidR="00227B3A" w:rsidRDefault="00227B3A" w:rsidP="00227B3A"/>
                                <w:p w14:paraId="2BEB5E65" w14:textId="77777777" w:rsidR="00227B3A" w:rsidRDefault="00227B3A" w:rsidP="00227B3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AAB252" id="Text Box 1276515442" o:spid="_x0000_s1052" type="#_x0000_t202" style="position:absolute;margin-left:327.35pt;margin-top:13.2pt;width:113.4pt;height:52.2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" fillcolor="white [3201]" strokeweight=".5pt">
                      <v:textbox>
                        <w:txbxContent>
                          <w:p w14:paraId="7D7DB393" w14:textId="6565686B" w:rsidR="00227B3A" w:rsidRPr="00782984" w:rsidRDefault="00227B3A" w:rsidP="00227B3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20MM S/S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A5F0E61" w14:textId="77777777" w:rsidR="00227B3A" w:rsidRPr="00782984" w:rsidRDefault="00227B3A" w:rsidP="00227B3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07F20A84" w14:textId="634AA05A" w:rsidR="00227B3A" w:rsidRPr="007D588F" w:rsidRDefault="00227B3A" w:rsidP="00227B3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BB2BEA">
                              <w:rPr>
                                <w:sz w:val="16"/>
                                <w:szCs w:val="16"/>
                              </w:rPr>
                              <w:t>S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/S</w:t>
                            </w:r>
                          </w:p>
                          <w:p w14:paraId="6B8A18EE" w14:textId="77777777" w:rsidR="00227B3A" w:rsidRDefault="00227B3A" w:rsidP="00227B3A"/>
                          <w:p w14:paraId="2BEB5E65" w14:textId="77777777" w:rsidR="00227B3A" w:rsidRDefault="00227B3A" w:rsidP="00227B3A"/>
                        </w:txbxContent>
                      </v:textbox>
                    </v:shape>
                  </w:pict>
                </mc:Fallback>
              </mc:AlternateContent>
            </w:r>
          </w:p>
          <w:p w14:paraId="48034AC5" w14:textId="647A340E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6FFD7988" w14:textId="22E48708" w:rsidR="00FA021C" w:rsidRPr="00FA021C" w:rsidRDefault="00FA021C" w:rsidP="00FA021C">
            <w:pPr>
              <w:rPr>
                <w:sz w:val="20"/>
                <w:szCs w:val="22"/>
              </w:rPr>
            </w:pPr>
          </w:p>
          <w:p w14:paraId="3F20B1BB" w14:textId="56CD3DE1" w:rsidR="00FA021C" w:rsidRDefault="00FA021C" w:rsidP="00FA021C">
            <w:pPr>
              <w:rPr>
                <w:sz w:val="20"/>
                <w:szCs w:val="22"/>
              </w:rPr>
            </w:pPr>
          </w:p>
          <w:p w14:paraId="6089DB98" w14:textId="6B29BC02" w:rsidR="00FA021C" w:rsidRDefault="00FA021C" w:rsidP="00FA021C">
            <w:pPr>
              <w:rPr>
                <w:sz w:val="20"/>
                <w:szCs w:val="22"/>
              </w:rPr>
            </w:pPr>
          </w:p>
          <w:p w14:paraId="5CD42331" w14:textId="19894791" w:rsidR="00FA021C" w:rsidRDefault="00227B3A" w:rsidP="00FA021C">
            <w:pPr>
              <w:rPr>
                <w:sz w:val="20"/>
                <w:szCs w:val="22"/>
              </w:rPr>
            </w:pPr>
            <w:r w:rsidRPr="00757EF7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083200" behindDoc="1" locked="0" layoutInCell="1" allowOverlap="1" wp14:anchorId="5078858E" wp14:editId="35442EF9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86995</wp:posOffset>
                  </wp:positionV>
                  <wp:extent cx="1986280" cy="2565400"/>
                  <wp:effectExtent l="0" t="0" r="0" b="6350"/>
                  <wp:wrapNone/>
                  <wp:docPr id="1276515441" name="Picture 1276515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280" cy="256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61985A8" w14:textId="76F98209" w:rsidR="00FA021C" w:rsidRPr="00FA021C" w:rsidRDefault="007D588F" w:rsidP="00FA021C">
            <w:pPr>
              <w:rPr>
                <w:sz w:val="20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059DEE8A" wp14:editId="06B79746">
                      <wp:simplePos x="0" y="0"/>
                      <wp:positionH relativeFrom="column">
                        <wp:posOffset>480695</wp:posOffset>
                      </wp:positionH>
                      <wp:positionV relativeFrom="paragraph">
                        <wp:posOffset>1859280</wp:posOffset>
                      </wp:positionV>
                      <wp:extent cx="3204210" cy="144780"/>
                      <wp:effectExtent l="38100" t="0" r="15240" b="83820"/>
                      <wp:wrapNone/>
                      <wp:docPr id="1276515436" name="Straight Arrow Connector 12765154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204210" cy="1447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1B957A" id="Straight Arrow Connector 1276515436" o:spid="_x0000_s1026" type="#_x0000_t32" style="position:absolute;margin-left:37.85pt;margin-top:146.4pt;width:252.3pt;height:11.4pt;flip:x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3940B241" wp14:editId="56ACB262">
                      <wp:simplePos x="0" y="0"/>
                      <wp:positionH relativeFrom="column">
                        <wp:posOffset>3669665</wp:posOffset>
                      </wp:positionH>
                      <wp:positionV relativeFrom="paragraph">
                        <wp:posOffset>1362710</wp:posOffset>
                      </wp:positionV>
                      <wp:extent cx="1737360" cy="777240"/>
                      <wp:effectExtent l="0" t="0" r="15240" b="22860"/>
                      <wp:wrapNone/>
                      <wp:docPr id="1276515323" name="Text Box 1276515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37360" cy="777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AD4FC8A" w14:textId="7B6DE756" w:rsidR="00757EF7" w:rsidRPr="00227B3A" w:rsidRDefault="00757EF7" w:rsidP="00757EF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27B3A">
                                    <w:rPr>
                                      <w:sz w:val="16"/>
                                      <w:szCs w:val="16"/>
                                    </w:rPr>
                                    <w:t xml:space="preserve">Item: CODURA 500D INSIDE EVA FOAM 5MM HARD  </w:t>
                                  </w:r>
                                </w:p>
                                <w:p w14:paraId="67E91DB6" w14:textId="0105233C" w:rsidR="00757EF7" w:rsidRPr="00227B3A" w:rsidRDefault="00757EF7" w:rsidP="00757EF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27B3A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</w:t>
                                  </w:r>
                                  <w:r w:rsidR="00227B3A" w:rsidRPr="00227B3A">
                                    <w:rPr>
                                      <w:sz w:val="16"/>
                                      <w:szCs w:val="16"/>
                                    </w:rPr>
                                    <w:t>ALL COLOR</w:t>
                                  </w:r>
                                </w:p>
                                <w:p w14:paraId="7525B850" w14:textId="2E613FFA" w:rsidR="00757EF7" w:rsidRPr="00227B3A" w:rsidRDefault="00757EF7" w:rsidP="00757EF7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27B3A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431CD62A" w14:textId="77777777" w:rsidR="00757EF7" w:rsidRDefault="00757EF7" w:rsidP="00757EF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40B241" id="Text Box 1276515323" o:spid="_x0000_s1053" type="#_x0000_t202" style="position:absolute;margin-left:288.95pt;margin-top:107.3pt;width:136.8pt;height:61.2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" fillcolor="white [3201]" strokeweight=".5pt">
                      <v:textbox>
                        <w:txbxContent>
                          <w:p w14:paraId="4AD4FC8A" w14:textId="7B6DE756" w:rsidR="00757EF7" w:rsidRPr="00227B3A" w:rsidRDefault="00757EF7" w:rsidP="00757EF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27B3A">
                              <w:rPr>
                                <w:sz w:val="16"/>
                                <w:szCs w:val="16"/>
                              </w:rPr>
                              <w:t xml:space="preserve">Item: CODURA 500D INSIDE EVA FOAM 5MM HARD  </w:t>
                            </w:r>
                          </w:p>
                          <w:p w14:paraId="67E91DB6" w14:textId="0105233C" w:rsidR="00757EF7" w:rsidRPr="00227B3A" w:rsidRDefault="00757EF7" w:rsidP="00757EF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27B3A">
                              <w:rPr>
                                <w:sz w:val="16"/>
                                <w:szCs w:val="16"/>
                              </w:rPr>
                              <w:t xml:space="preserve">Style Color: </w:t>
                            </w:r>
                            <w:r w:rsidR="00227B3A" w:rsidRPr="00227B3A">
                              <w:rPr>
                                <w:sz w:val="16"/>
                                <w:szCs w:val="16"/>
                              </w:rPr>
                              <w:t>ALL COLOR</w:t>
                            </w:r>
                          </w:p>
                          <w:p w14:paraId="7525B850" w14:textId="2E613FFA" w:rsidR="00757EF7" w:rsidRPr="00227B3A" w:rsidRDefault="00757EF7" w:rsidP="00757EF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27B3A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431CD62A" w14:textId="77777777" w:rsidR="00757EF7" w:rsidRDefault="00757EF7" w:rsidP="00757EF7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3375457C" wp14:editId="5B6D80C0">
                      <wp:simplePos x="0" y="0"/>
                      <wp:positionH relativeFrom="column">
                        <wp:posOffset>1162685</wp:posOffset>
                      </wp:positionH>
                      <wp:positionV relativeFrom="paragraph">
                        <wp:posOffset>723900</wp:posOffset>
                      </wp:positionV>
                      <wp:extent cx="1203960" cy="975360"/>
                      <wp:effectExtent l="38100" t="0" r="34290" b="53340"/>
                      <wp:wrapNone/>
                      <wp:docPr id="1276515320" name="Straight Arrow Connector 1276515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03960" cy="975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FEA69C" id="Straight Arrow Connector 1276515320" o:spid="_x0000_s1026" type="#_x0000_t32" style="position:absolute;margin-left:91.55pt;margin-top:57pt;width:94.8pt;height:76.8pt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52362E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 wp14:anchorId="6406BDBE" wp14:editId="603FE472">
                      <wp:simplePos x="0" y="0"/>
                      <wp:positionH relativeFrom="column">
                        <wp:posOffset>2366645</wp:posOffset>
                      </wp:positionH>
                      <wp:positionV relativeFrom="paragraph">
                        <wp:posOffset>236220</wp:posOffset>
                      </wp:positionV>
                      <wp:extent cx="1440180" cy="632460"/>
                      <wp:effectExtent l="0" t="0" r="26670" b="15240"/>
                      <wp:wrapNone/>
                      <wp:docPr id="1276515443" name="Text Box 1276515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0180" cy="632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9479A71" w14:textId="3F57AC76" w:rsidR="00BB2BEA" w:rsidRPr="00782984" w:rsidRDefault="00BB2BEA" w:rsidP="00BB2BE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WEBBING 25MM D/S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5AFCC06F" w14:textId="77777777" w:rsidR="00BB2BEA" w:rsidRPr="00782984" w:rsidRDefault="00BB2BEA" w:rsidP="00BB2BE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Style Color: TFP </w:t>
                                  </w:r>
                                </w:p>
                                <w:p w14:paraId="04CB1ADC" w14:textId="28FC4FA5" w:rsidR="00BB2BEA" w:rsidRPr="007D588F" w:rsidRDefault="00BB2BEA" w:rsidP="00BB2BE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RM Color: TFP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D/S</w:t>
                                  </w:r>
                                </w:p>
                                <w:p w14:paraId="7ED21141" w14:textId="77777777" w:rsidR="00BB2BEA" w:rsidRDefault="00BB2BEA" w:rsidP="00BB2BEA"/>
                                <w:p w14:paraId="5BECF8AD" w14:textId="77777777" w:rsidR="00BB2BEA" w:rsidRDefault="00BB2BEA" w:rsidP="00BB2BE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06BDBE" id="Text Box 1276515443" o:spid="_x0000_s1054" type="#_x0000_t202" style="position:absolute;margin-left:186.35pt;margin-top:18.6pt;width:113.4pt;height:49.8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" fillcolor="white [3201]" strokeweight=".5pt">
                      <v:textbox>
                        <w:txbxContent>
                          <w:p w14:paraId="49479A71" w14:textId="3F57AC76" w:rsidR="00BB2BEA" w:rsidRPr="00782984" w:rsidRDefault="00BB2BEA" w:rsidP="00BB2B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WEBBING 25MM D/S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5AFCC06F" w14:textId="77777777" w:rsidR="00BB2BEA" w:rsidRPr="00782984" w:rsidRDefault="00BB2BEA" w:rsidP="00BB2B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Style Color: TFP </w:t>
                            </w:r>
                          </w:p>
                          <w:p w14:paraId="04CB1ADC" w14:textId="28FC4FA5" w:rsidR="00BB2BEA" w:rsidRPr="007D588F" w:rsidRDefault="00BB2BEA" w:rsidP="00BB2B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RM Color: TFP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D/S</w:t>
                            </w:r>
                          </w:p>
                          <w:p w14:paraId="7ED21141" w14:textId="77777777" w:rsidR="00BB2BEA" w:rsidRDefault="00BB2BEA" w:rsidP="00BB2BEA"/>
                          <w:p w14:paraId="5BECF8AD" w14:textId="77777777" w:rsidR="00BB2BEA" w:rsidRDefault="00BB2BEA" w:rsidP="00BB2BEA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0571F1E4" w14:textId="5D969D0D" w:rsidR="00227B3A" w:rsidRDefault="00227B3A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227B3A" w:rsidRPr="00DE4BCC" w14:paraId="54542251" w14:textId="77777777" w:rsidTr="00FF10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E740798" w14:textId="77777777" w:rsidR="00227B3A" w:rsidRPr="00DE4BCC" w:rsidRDefault="00227B3A" w:rsidP="00FF102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BB2BEA" w:rsidRPr="00DE4BCC" w14:paraId="16E31E8D" w14:textId="77777777" w:rsidTr="00BB2BEA">
        <w:trPr>
          <w:trHeight w:val="4913"/>
        </w:trPr>
        <w:tc>
          <w:tcPr>
            <w:tcW w:w="5000" w:type="pct"/>
          </w:tcPr>
          <w:p w14:paraId="7B917930" w14:textId="0AEB3223" w:rsidR="00BB2BEA" w:rsidRPr="00711EBF" w:rsidRDefault="007D588F" w:rsidP="00FF102A">
            <w:pPr>
              <w:rPr>
                <w:color w:val="auto"/>
                <w:sz w:val="20"/>
                <w:szCs w:val="22"/>
              </w:rPr>
            </w:pPr>
            <w:r w:rsidRPr="003A4BE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 wp14:anchorId="755DB829" wp14:editId="7E816D86">
                      <wp:simplePos x="0" y="0"/>
                      <wp:positionH relativeFrom="column">
                        <wp:posOffset>4279265</wp:posOffset>
                      </wp:positionH>
                      <wp:positionV relativeFrom="paragraph">
                        <wp:posOffset>389890</wp:posOffset>
                      </wp:positionV>
                      <wp:extent cx="1163955" cy="670560"/>
                      <wp:effectExtent l="0" t="0" r="17145" b="15240"/>
                      <wp:wrapNone/>
                      <wp:docPr id="1276515444" name="Text Box 1276515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3955" cy="670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2334DA5" w14:textId="77777777" w:rsidR="00BB2BEA" w:rsidRPr="00782984" w:rsidRDefault="00BB2BEA" w:rsidP="00BB2BE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500D CODURA</w:t>
                                  </w: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45368882" w14:textId="77777777" w:rsidR="00BB2BEA" w:rsidRPr="00782984" w:rsidRDefault="00BB2BEA" w:rsidP="00BB2BE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3F938423" w14:textId="5CFE8037" w:rsidR="00BB2BEA" w:rsidRPr="003A4BEC" w:rsidRDefault="00BB2BEA" w:rsidP="00BB2BE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82984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TFP</w:t>
                                  </w:r>
                                </w:p>
                                <w:p w14:paraId="1940F9F9" w14:textId="77777777" w:rsidR="00BB2BEA" w:rsidRDefault="00BB2BEA" w:rsidP="00BB2BEA"/>
                                <w:p w14:paraId="6CC29554" w14:textId="77777777" w:rsidR="00BB2BEA" w:rsidRDefault="00BB2BEA" w:rsidP="00BB2BE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5DB829" id="Text Box 1276515444" o:spid="_x0000_s1055" type="#_x0000_t202" style="position:absolute;margin-left:336.95pt;margin-top:30.7pt;width:91.65pt;height:52.8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" fillcolor="white [3201]" strokeweight=".5pt">
                      <v:textbox>
                        <w:txbxContent>
                          <w:p w14:paraId="42334DA5" w14:textId="77777777" w:rsidR="00BB2BEA" w:rsidRPr="00782984" w:rsidRDefault="00BB2BEA" w:rsidP="00BB2B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500D CODURA</w:t>
                            </w: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5368882" w14:textId="77777777" w:rsidR="00BB2BEA" w:rsidRPr="00782984" w:rsidRDefault="00BB2BEA" w:rsidP="00BB2B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3F938423" w14:textId="5CFE8037" w:rsidR="00BB2BEA" w:rsidRPr="003A4BEC" w:rsidRDefault="00BB2BEA" w:rsidP="00BB2B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82984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TFP</w:t>
                            </w:r>
                          </w:p>
                          <w:p w14:paraId="1940F9F9" w14:textId="77777777" w:rsidR="00BB2BEA" w:rsidRDefault="00BB2BEA" w:rsidP="00BB2BEA"/>
                          <w:p w14:paraId="6CC29554" w14:textId="77777777" w:rsidR="00BB2BEA" w:rsidRDefault="00BB2BEA" w:rsidP="00BB2BEA"/>
                        </w:txbxContent>
                      </v:textbox>
                    </v:shape>
                  </w:pict>
                </mc:Fallback>
              </mc:AlternateContent>
            </w:r>
            <w:r w:rsidR="00BB2BEA" w:rsidRPr="00BB2BEA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 wp14:anchorId="4E92E2BE" wp14:editId="7774A409">
                      <wp:simplePos x="0" y="0"/>
                      <wp:positionH relativeFrom="column">
                        <wp:posOffset>1242695</wp:posOffset>
                      </wp:positionH>
                      <wp:positionV relativeFrom="paragraph">
                        <wp:posOffset>831850</wp:posOffset>
                      </wp:positionV>
                      <wp:extent cx="3044190" cy="198120"/>
                      <wp:effectExtent l="38100" t="0" r="22860" b="87630"/>
                      <wp:wrapNone/>
                      <wp:docPr id="1276515430" name="Straight Arrow Connector 1276515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44190" cy="1981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E60DD8" id="Straight Arrow Connector 1276515430" o:spid="_x0000_s1026" type="#_x0000_t32" style="position:absolute;margin-left:97.85pt;margin-top:65.5pt;width:239.7pt;height:15.6pt;flip:x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BB2BEA" w:rsidRPr="00BB2BEA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 wp14:anchorId="5A12AA48" wp14:editId="6F0C8C33">
                      <wp:simplePos x="0" y="0"/>
                      <wp:positionH relativeFrom="column">
                        <wp:posOffset>1174115</wp:posOffset>
                      </wp:positionH>
                      <wp:positionV relativeFrom="paragraph">
                        <wp:posOffset>1776729</wp:posOffset>
                      </wp:positionV>
                      <wp:extent cx="1162050" cy="373380"/>
                      <wp:effectExtent l="38100" t="38100" r="19050" b="26670"/>
                      <wp:wrapNone/>
                      <wp:docPr id="1276515428" name="Straight Arrow Connector 1276515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62050" cy="3733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8F92E9" id="Straight Arrow Connector 1276515428" o:spid="_x0000_s1026" type="#_x0000_t32" style="position:absolute;margin-left:92.45pt;margin-top:139.9pt;width:91.5pt;height:29.4pt;flip:x y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BB2BEA" w:rsidRPr="00BB2BEA">
              <w:rPr>
                <w:noProof/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 wp14:anchorId="13F929AA" wp14:editId="1E21A0FF">
                      <wp:simplePos x="0" y="0"/>
                      <wp:positionH relativeFrom="column">
                        <wp:posOffset>2322830</wp:posOffset>
                      </wp:positionH>
                      <wp:positionV relativeFrom="paragraph">
                        <wp:posOffset>1745615</wp:posOffset>
                      </wp:positionV>
                      <wp:extent cx="1819910" cy="854710"/>
                      <wp:effectExtent l="0" t="0" r="27940" b="21590"/>
                      <wp:wrapNone/>
                      <wp:docPr id="1276515427" name="Text Box 1276515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9910" cy="8547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B3C0832" w14:textId="77777777" w:rsidR="00BB2BEA" w:rsidRDefault="00BB2BEA" w:rsidP="00BB2BEA">
                                  <w:r>
                                    <w:t xml:space="preserve">Item: CODURA 500D INSIDE EVA FOAM 5MM SOFT </w:t>
                                  </w:r>
                                </w:p>
                                <w:p w14:paraId="49135EE0" w14:textId="0E654617" w:rsidR="00BB2BEA" w:rsidRDefault="00BB2BEA" w:rsidP="00BB2BEA">
                                  <w:r>
                                    <w:t>Style Color: ALL COLOR</w:t>
                                  </w:r>
                                </w:p>
                                <w:p w14:paraId="072B82D5" w14:textId="77777777" w:rsidR="00BB2BEA" w:rsidRDefault="00BB2BEA" w:rsidP="00BB2BEA">
                                  <w:r>
                                    <w:t>RM Color: BLACK</w:t>
                                  </w:r>
                                </w:p>
                                <w:p w14:paraId="2B46D57C" w14:textId="77777777" w:rsidR="00BB2BEA" w:rsidRDefault="00BB2BEA" w:rsidP="00BB2BE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F929AA" id="Text Box 1276515427" o:spid="_x0000_s1056" type="#_x0000_t202" style="position:absolute;margin-left:182.9pt;margin-top:137.45pt;width:143.3pt;height:67.3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" fillcolor="white [3201]" strokeweight=".5pt">
                      <v:textbox>
                        <w:txbxContent>
                          <w:p w14:paraId="7B3C0832" w14:textId="77777777" w:rsidR="00BB2BEA" w:rsidRDefault="00BB2BEA" w:rsidP="00BB2BEA">
                            <w:r>
                              <w:t xml:space="preserve">Item: CODURA 500D INSIDE EVA FOAM 5MM SOFT </w:t>
                            </w:r>
                          </w:p>
                          <w:p w14:paraId="49135EE0" w14:textId="0E654617" w:rsidR="00BB2BEA" w:rsidRDefault="00BB2BEA" w:rsidP="00BB2BEA">
                            <w:r>
                              <w:t>Style Color: ALL COLOR</w:t>
                            </w:r>
                          </w:p>
                          <w:p w14:paraId="072B82D5" w14:textId="77777777" w:rsidR="00BB2BEA" w:rsidRDefault="00BB2BEA" w:rsidP="00BB2BEA">
                            <w:r>
                              <w:t>RM Color: BLACK</w:t>
                            </w:r>
                          </w:p>
                          <w:p w14:paraId="2B46D57C" w14:textId="77777777" w:rsidR="00BB2BEA" w:rsidRDefault="00BB2BEA" w:rsidP="00BB2BEA"/>
                        </w:txbxContent>
                      </v:textbox>
                    </v:shape>
                  </w:pict>
                </mc:Fallback>
              </mc:AlternateContent>
            </w:r>
            <w:r w:rsidR="00BB2BEA" w:rsidRPr="00BB2BEA">
              <w:rPr>
                <w:noProof/>
                <w:color w:val="auto"/>
                <w:sz w:val="20"/>
                <w:szCs w:val="22"/>
              </w:rPr>
              <w:drawing>
                <wp:anchor distT="0" distB="0" distL="114300" distR="114300" simplePos="0" relativeHeight="252093440" behindDoc="1" locked="0" layoutInCell="1" allowOverlap="1" wp14:anchorId="5D059AE2" wp14:editId="11AEC57D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88265</wp:posOffset>
                  </wp:positionV>
                  <wp:extent cx="1853565" cy="2480310"/>
                  <wp:effectExtent l="0" t="0" r="0" b="0"/>
                  <wp:wrapNone/>
                  <wp:docPr id="1276515433" name="Picture 1276515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3565" cy="248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4B4F435" w14:textId="14E0D9C5" w:rsidR="00D077E5" w:rsidRDefault="00D077E5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B2BEA" w:rsidRPr="00DE4BCC" w14:paraId="55EA0E7F" w14:textId="77777777" w:rsidTr="00FF10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947E35B" w14:textId="77777777" w:rsidR="00BB2BEA" w:rsidRPr="00DE4BCC" w:rsidRDefault="00BB2BEA" w:rsidP="00FF102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BB2BEA" w:rsidRPr="00DE4BCC" w14:paraId="54901B58" w14:textId="77777777" w:rsidTr="00BB2BEA">
        <w:trPr>
          <w:trHeight w:val="5966"/>
        </w:trPr>
        <w:tc>
          <w:tcPr>
            <w:tcW w:w="5000" w:type="pct"/>
          </w:tcPr>
          <w:p w14:paraId="0F3B0278" w14:textId="77777777" w:rsidR="00BB2BEA" w:rsidRDefault="00BB2BEA" w:rsidP="00FF102A">
            <w:pPr>
              <w:tabs>
                <w:tab w:val="left" w:pos="5610"/>
              </w:tabs>
              <w:rPr>
                <w:color w:val="auto"/>
              </w:rPr>
            </w:pPr>
            <w:r>
              <w:rPr>
                <w:color w:val="auto"/>
              </w:rPr>
              <w:t>Label Placement</w:t>
            </w:r>
          </w:p>
          <w:p w14:paraId="65DA7162" w14:textId="77777777" w:rsidR="00BB2BEA" w:rsidRPr="00A13EFC" w:rsidRDefault="00BB2BEA" w:rsidP="00FF102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A13EF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02656" behindDoc="1" locked="0" layoutInCell="1" allowOverlap="1" wp14:anchorId="3775E566" wp14:editId="40EE3925">
                  <wp:simplePos x="0" y="0"/>
                  <wp:positionH relativeFrom="column">
                    <wp:posOffset>-1482</wp:posOffset>
                  </wp:positionH>
                  <wp:positionV relativeFrom="paragraph">
                    <wp:posOffset>103293</wp:posOffset>
                  </wp:positionV>
                  <wp:extent cx="3073400" cy="3073400"/>
                  <wp:effectExtent l="0" t="0" r="0" b="0"/>
                  <wp:wrapNone/>
                  <wp:docPr id="1276515447" name="Picture 1276515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047" cy="3079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83CBADC" w14:textId="77777777" w:rsidR="00BB2BEA" w:rsidRDefault="00BB2BEA" w:rsidP="00FF102A">
            <w:pPr>
              <w:tabs>
                <w:tab w:val="left" w:pos="5610"/>
              </w:tabs>
              <w:rPr>
                <w:noProof/>
                <w14:ligatures w14:val="standard"/>
              </w:rPr>
            </w:pPr>
          </w:p>
          <w:p w14:paraId="1CD93FDF" w14:textId="77777777" w:rsidR="00BB2BEA" w:rsidRDefault="00BB2BEA" w:rsidP="00FF102A">
            <w:pPr>
              <w:tabs>
                <w:tab w:val="left" w:pos="5610"/>
              </w:tabs>
            </w:pPr>
          </w:p>
          <w:p w14:paraId="55741F75" w14:textId="77777777" w:rsidR="00BB2BEA" w:rsidRPr="00D87295" w:rsidRDefault="00BB2BEA" w:rsidP="00FF102A"/>
          <w:p w14:paraId="62E7B65A" w14:textId="77777777" w:rsidR="00BB2BEA" w:rsidRPr="00D87295" w:rsidRDefault="00BB2BEA" w:rsidP="00FF102A"/>
          <w:p w14:paraId="6E4B7548" w14:textId="77777777" w:rsidR="00BB2BEA" w:rsidRPr="00D87295" w:rsidRDefault="00BB2BEA" w:rsidP="00FF102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0E131809" wp14:editId="0D8DD1B6">
                      <wp:simplePos x="0" y="0"/>
                      <wp:positionH relativeFrom="column">
                        <wp:posOffset>3292052</wp:posOffset>
                      </wp:positionH>
                      <wp:positionV relativeFrom="paragraph">
                        <wp:posOffset>198120</wp:posOffset>
                      </wp:positionV>
                      <wp:extent cx="2362200" cy="516467"/>
                      <wp:effectExtent l="0" t="0" r="19050" b="17145"/>
                      <wp:wrapNone/>
                      <wp:docPr id="1276515445" name="Text Box 12765154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0" cy="5164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BFC07B" w14:textId="77777777" w:rsidR="00BB2BEA" w:rsidRDefault="00BB2BEA" w:rsidP="00BB2BEA">
                                  <w:r>
                                    <w:t>Attaching on inside Main Pocket, Under Binding, 18cm from top end as a Loop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131809" id="Text Box 1276515445" o:spid="_x0000_s1057" type="#_x0000_t202" style="position:absolute;margin-left:259.2pt;margin-top:15.6pt;width:186pt;height:40.6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" fillcolor="white [3201]" strokeweight=".5pt">
                      <v:textbox>
                        <w:txbxContent>
                          <w:p w14:paraId="0ABFC07B" w14:textId="77777777" w:rsidR="00BB2BEA" w:rsidRDefault="00BB2BEA" w:rsidP="00BB2BEA">
                            <w:r>
                              <w:t>Attaching on inside Main Pocket, Under Binding, 18cm from top end as a Loop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FDF3C26" w14:textId="77777777" w:rsidR="00BB2BEA" w:rsidRPr="00D87295" w:rsidRDefault="00BB2BEA" w:rsidP="00FF102A"/>
          <w:p w14:paraId="1213545A" w14:textId="77777777" w:rsidR="00BB2BEA" w:rsidRPr="00D87295" w:rsidRDefault="00BB2BEA" w:rsidP="00FF102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14B2EEB0" wp14:editId="2F7B98ED">
                      <wp:simplePos x="0" y="0"/>
                      <wp:positionH relativeFrom="column">
                        <wp:posOffset>468418</wp:posOffset>
                      </wp:positionH>
                      <wp:positionV relativeFrom="paragraph">
                        <wp:posOffset>36830</wp:posOffset>
                      </wp:positionV>
                      <wp:extent cx="2849034" cy="513080"/>
                      <wp:effectExtent l="38100" t="0" r="27940" b="77470"/>
                      <wp:wrapNone/>
                      <wp:docPr id="1276515446" name="Straight Arrow Connector 1276515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9034" cy="5130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759AD7" id="Straight Arrow Connector 1276515446" o:spid="_x0000_s1026" type="#_x0000_t32" style="position:absolute;margin-left:36.9pt;margin-top:2.9pt;width:224.35pt;height:40.4pt;flip:x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" strokecolor="#c000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A97AC4F" w14:textId="77777777" w:rsidR="00BB2BEA" w:rsidRPr="00D87295" w:rsidRDefault="00BB2BEA" w:rsidP="00FF102A"/>
          <w:p w14:paraId="77B9FB3B" w14:textId="77777777" w:rsidR="00BB2BEA" w:rsidRPr="00D87295" w:rsidRDefault="00BB2BEA" w:rsidP="00FF102A"/>
          <w:p w14:paraId="34E810E7" w14:textId="77777777" w:rsidR="00BB2BEA" w:rsidRPr="00D87295" w:rsidRDefault="00BB2BEA" w:rsidP="00FF102A"/>
          <w:p w14:paraId="45DD3B2B" w14:textId="77777777" w:rsidR="00BB2BEA" w:rsidRPr="00D87295" w:rsidRDefault="00BB2BEA" w:rsidP="00FF102A"/>
          <w:p w14:paraId="5333C4E0" w14:textId="77777777" w:rsidR="00BB2BEA" w:rsidRDefault="00BB2BEA" w:rsidP="00FF102A"/>
          <w:p w14:paraId="0414A091" w14:textId="77777777" w:rsidR="00BB2BEA" w:rsidRPr="00D87295" w:rsidRDefault="00BB2BEA" w:rsidP="00FF102A"/>
          <w:p w14:paraId="4BECC00A" w14:textId="77777777" w:rsidR="00BB2BEA" w:rsidRPr="00D87295" w:rsidRDefault="00BB2BEA" w:rsidP="00FF102A">
            <w:pPr>
              <w:tabs>
                <w:tab w:val="left" w:pos="5475"/>
              </w:tabs>
            </w:pPr>
            <w:r>
              <w:tab/>
            </w:r>
          </w:p>
        </w:tc>
      </w:tr>
    </w:tbl>
    <w:p w14:paraId="110F15B0" w14:textId="77777777" w:rsidR="00BB2BEA" w:rsidRDefault="00BB2BEA">
      <w:pPr>
        <w:rPr>
          <w:color w:val="auto"/>
        </w:rPr>
      </w:pPr>
    </w:p>
    <w:p w14:paraId="5059FB6D" w14:textId="77777777" w:rsidR="00CD434E" w:rsidRDefault="00CD434E" w:rsidP="00155384">
      <w:pPr>
        <w:rPr>
          <w:color w:val="auto"/>
        </w:rPr>
      </w:pPr>
    </w:p>
    <w:tbl>
      <w:tblPr>
        <w:tblStyle w:val="InvoiceTable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C661E" w:rsidRPr="00DE4BCC" w14:paraId="0B6A7B02" w14:textId="77777777" w:rsidTr="004318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6711620" w14:textId="77777777" w:rsidR="00BC661E" w:rsidRPr="00DE4BCC" w:rsidRDefault="00BC661E" w:rsidP="004318A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BC661E" w:rsidRPr="00DE4BCC" w14:paraId="19FB5E2B" w14:textId="77777777" w:rsidTr="007D588F">
        <w:trPr>
          <w:trHeight w:val="5183"/>
        </w:trPr>
        <w:tc>
          <w:tcPr>
            <w:tcW w:w="5000" w:type="pct"/>
          </w:tcPr>
          <w:p w14:paraId="5204F212" w14:textId="4653A74A" w:rsidR="004F1C92" w:rsidRPr="00AC14B0" w:rsidRDefault="0054509D" w:rsidP="00AC14B0">
            <w:pPr>
              <w:tabs>
                <w:tab w:val="left" w:pos="5610"/>
              </w:tabs>
              <w:rPr>
                <w:color w:val="auto"/>
              </w:rPr>
            </w:pPr>
            <w:r w:rsidRPr="0054509D">
              <w:rPr>
                <w:noProof/>
              </w:rPr>
              <w:drawing>
                <wp:anchor distT="0" distB="0" distL="114300" distR="114300" simplePos="0" relativeHeight="252103680" behindDoc="1" locked="0" layoutInCell="1" allowOverlap="1" wp14:anchorId="2D0C6480" wp14:editId="1245943B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283210</wp:posOffset>
                  </wp:positionV>
                  <wp:extent cx="2705100" cy="974241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224" cy="976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87295">
              <w:t>Label Artwork</w:t>
            </w:r>
          </w:p>
          <w:p w14:paraId="69192B57" w14:textId="29062319" w:rsidR="00B038FA" w:rsidRDefault="00B038FA" w:rsidP="00D87295"/>
          <w:p w14:paraId="4515275F" w14:textId="239B71B8" w:rsidR="00D87295" w:rsidRDefault="00D87295" w:rsidP="007978D2">
            <w:pPr>
              <w:tabs>
                <w:tab w:val="left" w:pos="5430"/>
              </w:tabs>
            </w:pPr>
          </w:p>
          <w:p w14:paraId="6D768D0C" w14:textId="03645D60" w:rsidR="00D87295" w:rsidRPr="00D87295" w:rsidRDefault="00D87295" w:rsidP="00D87295"/>
          <w:p w14:paraId="496EBFB9" w14:textId="77777777" w:rsidR="00D87295" w:rsidRPr="00D87295" w:rsidRDefault="00D87295" w:rsidP="00D87295"/>
          <w:p w14:paraId="69980769" w14:textId="0477C637" w:rsidR="00D87295" w:rsidRPr="00D87295" w:rsidRDefault="00D87295" w:rsidP="00D87295"/>
          <w:p w14:paraId="41E93B85" w14:textId="7B8DF564" w:rsidR="00D87295" w:rsidRDefault="00D87295" w:rsidP="00D87295">
            <w:r>
              <w:t>Sticker Artwork</w:t>
            </w:r>
          </w:p>
          <w:p w14:paraId="5FEF182F" w14:textId="4EDD79F0" w:rsidR="00B038FA" w:rsidRPr="00B038FA" w:rsidRDefault="00B038FA" w:rsidP="00B038F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B038FA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73632" behindDoc="1" locked="0" layoutInCell="1" allowOverlap="1" wp14:anchorId="40678F3E" wp14:editId="219BBED6">
                  <wp:simplePos x="0" y="0"/>
                  <wp:positionH relativeFrom="column">
                    <wp:posOffset>-3174</wp:posOffset>
                  </wp:positionH>
                  <wp:positionV relativeFrom="paragraph">
                    <wp:posOffset>98425</wp:posOffset>
                  </wp:positionV>
                  <wp:extent cx="2769000" cy="1226820"/>
                  <wp:effectExtent l="0" t="0" r="0" b="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861" cy="1234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8FDC1A9" w14:textId="7AF01F38" w:rsidR="00D87295" w:rsidRPr="00D87295" w:rsidRDefault="00D87295" w:rsidP="007D588F">
            <w:pPr>
              <w:pStyle w:val="NormalWeb"/>
            </w:pPr>
          </w:p>
        </w:tc>
      </w:tr>
    </w:tbl>
    <w:p w14:paraId="470AADCA" w14:textId="77777777" w:rsidR="00BC661E" w:rsidRPr="00DE4BCC" w:rsidRDefault="00BC661E" w:rsidP="00155384">
      <w:pPr>
        <w:rPr>
          <w:color w:val="auto"/>
        </w:rPr>
      </w:pPr>
    </w:p>
    <w:sectPr w:rsidR="00BC661E" w:rsidRPr="00DE4BCC" w:rsidSect="00591137">
      <w:footerReference w:type="default" r:id="rId26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38572F" w14:textId="77777777" w:rsidR="00574D5F" w:rsidRDefault="00574D5F">
      <w:pPr>
        <w:spacing w:after="0"/>
      </w:pPr>
      <w:r>
        <w:separator/>
      </w:r>
    </w:p>
  </w:endnote>
  <w:endnote w:type="continuationSeparator" w:id="0">
    <w:p w14:paraId="1FA81D7A" w14:textId="77777777" w:rsidR="00574D5F" w:rsidRDefault="00574D5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495D64" w14:textId="77777777" w:rsidR="00574D5F" w:rsidRDefault="00574D5F">
      <w:pPr>
        <w:spacing w:after="0"/>
      </w:pPr>
      <w:r>
        <w:separator/>
      </w:r>
    </w:p>
  </w:footnote>
  <w:footnote w:type="continuationSeparator" w:id="0">
    <w:p w14:paraId="186A6CF3" w14:textId="77777777" w:rsidR="00574D5F" w:rsidRDefault="00574D5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37268"/>
    <w:rsid w:val="00047818"/>
    <w:rsid w:val="00051B06"/>
    <w:rsid w:val="00064CB0"/>
    <w:rsid w:val="00067092"/>
    <w:rsid w:val="000677DA"/>
    <w:rsid w:val="000A13CF"/>
    <w:rsid w:val="000B1457"/>
    <w:rsid w:val="000B6685"/>
    <w:rsid w:val="000D37AE"/>
    <w:rsid w:val="000E45E2"/>
    <w:rsid w:val="000E5146"/>
    <w:rsid w:val="00115902"/>
    <w:rsid w:val="00124D21"/>
    <w:rsid w:val="00136E3C"/>
    <w:rsid w:val="00147208"/>
    <w:rsid w:val="00155384"/>
    <w:rsid w:val="001B6B88"/>
    <w:rsid w:val="001C1EDE"/>
    <w:rsid w:val="001D0C6A"/>
    <w:rsid w:val="001D7A6A"/>
    <w:rsid w:val="001E5C8E"/>
    <w:rsid w:val="001E6F27"/>
    <w:rsid w:val="002064A2"/>
    <w:rsid w:val="00223B8D"/>
    <w:rsid w:val="00224F8F"/>
    <w:rsid w:val="00227B3A"/>
    <w:rsid w:val="00227D07"/>
    <w:rsid w:val="0024019D"/>
    <w:rsid w:val="00255734"/>
    <w:rsid w:val="002750DA"/>
    <w:rsid w:val="0028638D"/>
    <w:rsid w:val="002A2DA1"/>
    <w:rsid w:val="002A4407"/>
    <w:rsid w:val="002B62BF"/>
    <w:rsid w:val="002B6BFB"/>
    <w:rsid w:val="002C6EAE"/>
    <w:rsid w:val="002D7E62"/>
    <w:rsid w:val="00304FCE"/>
    <w:rsid w:val="00305A6B"/>
    <w:rsid w:val="003366D8"/>
    <w:rsid w:val="00340D16"/>
    <w:rsid w:val="0035261F"/>
    <w:rsid w:val="00371D00"/>
    <w:rsid w:val="00382874"/>
    <w:rsid w:val="003A4BEC"/>
    <w:rsid w:val="003C192B"/>
    <w:rsid w:val="003C2460"/>
    <w:rsid w:val="003C256A"/>
    <w:rsid w:val="003D1A1D"/>
    <w:rsid w:val="003F2A2D"/>
    <w:rsid w:val="004342C2"/>
    <w:rsid w:val="00437F9D"/>
    <w:rsid w:val="00451E2E"/>
    <w:rsid w:val="004936F9"/>
    <w:rsid w:val="004A15F5"/>
    <w:rsid w:val="004A7424"/>
    <w:rsid w:val="004B0E62"/>
    <w:rsid w:val="004C306F"/>
    <w:rsid w:val="004C30E4"/>
    <w:rsid w:val="004C34EC"/>
    <w:rsid w:val="004C726C"/>
    <w:rsid w:val="004C7E9E"/>
    <w:rsid w:val="004D1AB6"/>
    <w:rsid w:val="004E679F"/>
    <w:rsid w:val="004F1C92"/>
    <w:rsid w:val="005076EA"/>
    <w:rsid w:val="0052362E"/>
    <w:rsid w:val="0054509D"/>
    <w:rsid w:val="00552181"/>
    <w:rsid w:val="00553DF6"/>
    <w:rsid w:val="00574D5F"/>
    <w:rsid w:val="00575A98"/>
    <w:rsid w:val="005767B3"/>
    <w:rsid w:val="0058474F"/>
    <w:rsid w:val="00584CAD"/>
    <w:rsid w:val="00591137"/>
    <w:rsid w:val="005A7AEA"/>
    <w:rsid w:val="005C2CF2"/>
    <w:rsid w:val="005E4A3B"/>
    <w:rsid w:val="006433F3"/>
    <w:rsid w:val="00650B59"/>
    <w:rsid w:val="0065347E"/>
    <w:rsid w:val="0065685A"/>
    <w:rsid w:val="00664C5D"/>
    <w:rsid w:val="006A753C"/>
    <w:rsid w:val="006B65A3"/>
    <w:rsid w:val="006D6A3A"/>
    <w:rsid w:val="006F24EC"/>
    <w:rsid w:val="00711EBF"/>
    <w:rsid w:val="007265C0"/>
    <w:rsid w:val="00735CF9"/>
    <w:rsid w:val="00747E46"/>
    <w:rsid w:val="00750468"/>
    <w:rsid w:val="00757EF7"/>
    <w:rsid w:val="00782984"/>
    <w:rsid w:val="007978D2"/>
    <w:rsid w:val="00797D0E"/>
    <w:rsid w:val="007A209A"/>
    <w:rsid w:val="007B0C03"/>
    <w:rsid w:val="007B56EE"/>
    <w:rsid w:val="007C1E31"/>
    <w:rsid w:val="007C2E7C"/>
    <w:rsid w:val="007D588F"/>
    <w:rsid w:val="007E1496"/>
    <w:rsid w:val="007E1847"/>
    <w:rsid w:val="007E2A81"/>
    <w:rsid w:val="008644CA"/>
    <w:rsid w:val="008675B2"/>
    <w:rsid w:val="00894FA0"/>
    <w:rsid w:val="008A6D14"/>
    <w:rsid w:val="0092279D"/>
    <w:rsid w:val="00934B86"/>
    <w:rsid w:val="009516D0"/>
    <w:rsid w:val="00985466"/>
    <w:rsid w:val="00990972"/>
    <w:rsid w:val="00994A93"/>
    <w:rsid w:val="009C4410"/>
    <w:rsid w:val="009E6762"/>
    <w:rsid w:val="009F0E8D"/>
    <w:rsid w:val="009F6887"/>
    <w:rsid w:val="00A13EFC"/>
    <w:rsid w:val="00A33C84"/>
    <w:rsid w:val="00A56B70"/>
    <w:rsid w:val="00A835B2"/>
    <w:rsid w:val="00AC14B0"/>
    <w:rsid w:val="00AC1ACD"/>
    <w:rsid w:val="00AC250E"/>
    <w:rsid w:val="00AF3C61"/>
    <w:rsid w:val="00B038FA"/>
    <w:rsid w:val="00B11297"/>
    <w:rsid w:val="00B146CC"/>
    <w:rsid w:val="00B41D79"/>
    <w:rsid w:val="00B445DD"/>
    <w:rsid w:val="00B8674E"/>
    <w:rsid w:val="00B8707A"/>
    <w:rsid w:val="00BA4210"/>
    <w:rsid w:val="00BB0178"/>
    <w:rsid w:val="00BB2BEA"/>
    <w:rsid w:val="00BB351C"/>
    <w:rsid w:val="00BC661E"/>
    <w:rsid w:val="00C066BC"/>
    <w:rsid w:val="00C2250F"/>
    <w:rsid w:val="00C405FC"/>
    <w:rsid w:val="00C441B6"/>
    <w:rsid w:val="00C467E0"/>
    <w:rsid w:val="00C61A1B"/>
    <w:rsid w:val="00C7576A"/>
    <w:rsid w:val="00CA528F"/>
    <w:rsid w:val="00CD434E"/>
    <w:rsid w:val="00D077E5"/>
    <w:rsid w:val="00D279CB"/>
    <w:rsid w:val="00D3176E"/>
    <w:rsid w:val="00D336B6"/>
    <w:rsid w:val="00D351A3"/>
    <w:rsid w:val="00D44742"/>
    <w:rsid w:val="00D776E0"/>
    <w:rsid w:val="00D87295"/>
    <w:rsid w:val="00D87A34"/>
    <w:rsid w:val="00D96BDD"/>
    <w:rsid w:val="00DB0605"/>
    <w:rsid w:val="00DB3A8B"/>
    <w:rsid w:val="00DC2E1D"/>
    <w:rsid w:val="00DE4BCC"/>
    <w:rsid w:val="00DF38F3"/>
    <w:rsid w:val="00E10F5B"/>
    <w:rsid w:val="00E40E81"/>
    <w:rsid w:val="00E47E91"/>
    <w:rsid w:val="00E91C1C"/>
    <w:rsid w:val="00EA157B"/>
    <w:rsid w:val="00EA301D"/>
    <w:rsid w:val="00EB7B91"/>
    <w:rsid w:val="00EC52D1"/>
    <w:rsid w:val="00ED6883"/>
    <w:rsid w:val="00F07EAE"/>
    <w:rsid w:val="00F30396"/>
    <w:rsid w:val="00F33D62"/>
    <w:rsid w:val="00F37692"/>
    <w:rsid w:val="00F51E42"/>
    <w:rsid w:val="00F900BE"/>
    <w:rsid w:val="00F95343"/>
    <w:rsid w:val="00F95BA9"/>
    <w:rsid w:val="00FA021C"/>
    <w:rsid w:val="00FA4FCB"/>
    <w:rsid w:val="00FA5EFB"/>
    <w:rsid w:val="00FC13FD"/>
    <w:rsid w:val="00FD191A"/>
    <w:rsid w:val="00FE5D1F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2BE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paragraph" w:styleId="NormalWeb">
    <w:name w:val="Normal (Web)"/>
    <w:basedOn w:val="Normal"/>
    <w:uiPriority w:val="99"/>
    <w:unhideWhenUsed/>
    <w:rsid w:val="005767B3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98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1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4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1A4CBB"/>
    <w:rsid w:val="00237945"/>
    <w:rsid w:val="002469A9"/>
    <w:rsid w:val="0029010A"/>
    <w:rsid w:val="00476E9E"/>
    <w:rsid w:val="00487A3A"/>
    <w:rsid w:val="004913AB"/>
    <w:rsid w:val="004F05F6"/>
    <w:rsid w:val="00517E07"/>
    <w:rsid w:val="00623A13"/>
    <w:rsid w:val="006B7C5D"/>
    <w:rsid w:val="00712F22"/>
    <w:rsid w:val="0075114A"/>
    <w:rsid w:val="00875C2A"/>
    <w:rsid w:val="008B27C6"/>
    <w:rsid w:val="008C2F1C"/>
    <w:rsid w:val="008D55CE"/>
    <w:rsid w:val="00951BDA"/>
    <w:rsid w:val="009C049B"/>
    <w:rsid w:val="009F502E"/>
    <w:rsid w:val="00C153AF"/>
    <w:rsid w:val="00C20FA2"/>
    <w:rsid w:val="00C61CDB"/>
    <w:rsid w:val="00D46D74"/>
    <w:rsid w:val="00D47C45"/>
    <w:rsid w:val="00D57713"/>
    <w:rsid w:val="00D657F2"/>
    <w:rsid w:val="00E367A4"/>
    <w:rsid w:val="00F32C46"/>
    <w:rsid w:val="00F5786D"/>
    <w:rsid w:val="00F80EC7"/>
    <w:rsid w:val="00FD6EBD"/>
    <w:rsid w:val="00FF5FD0"/>
    <w:rsid w:val="00FF6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7</Pages>
  <Words>83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2026-04-27T02:49:00Z</dcterms:created>
  <dcterms:modified xsi:type="dcterms:W3CDTF">2026-04-27T02:49:00Z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